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6F7DDD" w14:textId="053CD26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3533A6">
        <w:rPr>
          <w:b/>
          <w:noProof/>
          <w:sz w:val="24"/>
        </w:rPr>
        <w:t>155</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CA2D6C">
        <w:rPr>
          <w:b/>
          <w:i/>
          <w:noProof/>
          <w:sz w:val="28"/>
        </w:rPr>
        <w:t>2302811</w:t>
      </w:r>
    </w:p>
    <w:p w14:paraId="173C8CA9" w14:textId="66A7AE9A" w:rsidR="001E41F3" w:rsidRDefault="003533A6" w:rsidP="00B068A1">
      <w:pPr>
        <w:pStyle w:val="CRCoverPage"/>
        <w:tabs>
          <w:tab w:val="right" w:pos="9639"/>
        </w:tabs>
        <w:outlineLvl w:val="0"/>
        <w:rPr>
          <w:b/>
          <w:noProof/>
          <w:sz w:val="24"/>
        </w:rPr>
      </w:pPr>
      <w:r w:rsidRPr="003533A6">
        <w:rPr>
          <w:b/>
          <w:noProof/>
          <w:sz w:val="24"/>
        </w:rPr>
        <w:t>Athens</w:t>
      </w:r>
      <w:r w:rsidR="005E65C0">
        <w:rPr>
          <w:b/>
          <w:noProof/>
          <w:sz w:val="24"/>
        </w:rPr>
        <w:t xml:space="preserve">, </w:t>
      </w:r>
      <w:r>
        <w:rPr>
          <w:rFonts w:hint="eastAsia"/>
          <w:b/>
          <w:noProof/>
          <w:sz w:val="24"/>
          <w:lang w:eastAsia="zh-CN"/>
        </w:rPr>
        <w:t>Fe</w:t>
      </w:r>
      <w:r>
        <w:rPr>
          <w:b/>
          <w:noProof/>
          <w:sz w:val="24"/>
          <w:lang w:eastAsia="zh-CN"/>
        </w:rPr>
        <w:t>b</w:t>
      </w:r>
      <w:r w:rsidR="00C64D9B">
        <w:rPr>
          <w:b/>
          <w:noProof/>
          <w:sz w:val="24"/>
        </w:rPr>
        <w:t>.</w:t>
      </w:r>
      <w:r w:rsidR="001F6684">
        <w:rPr>
          <w:rFonts w:eastAsia="Arial Unicode MS" w:cs="Arial"/>
          <w:b/>
          <w:bCs/>
          <w:sz w:val="24"/>
        </w:rPr>
        <w:t xml:space="preserve"> </w:t>
      </w:r>
      <w:r>
        <w:rPr>
          <w:rFonts w:eastAsia="Arial Unicode MS" w:cs="Arial"/>
          <w:b/>
          <w:bCs/>
          <w:sz w:val="24"/>
        </w:rPr>
        <w:t>20</w:t>
      </w:r>
      <w:r w:rsidR="00DD52D2" w:rsidRPr="00843760">
        <w:rPr>
          <w:rFonts w:eastAsia="Arial Unicode MS" w:cs="Arial"/>
          <w:b/>
          <w:bCs/>
          <w:sz w:val="24"/>
        </w:rPr>
        <w:t xml:space="preserve"> – </w:t>
      </w:r>
      <w:r w:rsidR="00C64D9B">
        <w:rPr>
          <w:rFonts w:eastAsia="Arial Unicode MS" w:cs="Arial"/>
          <w:b/>
          <w:bCs/>
          <w:sz w:val="24"/>
        </w:rPr>
        <w:t>2</w:t>
      </w:r>
      <w:r>
        <w:rPr>
          <w:rFonts w:eastAsia="Arial Unicode MS" w:cs="Arial"/>
          <w:b/>
          <w:bCs/>
          <w:sz w:val="24"/>
        </w:rPr>
        <w:t>4</w:t>
      </w:r>
      <w:r w:rsidR="00DD52D2" w:rsidRPr="00880B08">
        <w:rPr>
          <w:rFonts w:eastAsia="Arial Unicode MS" w:cs="Arial"/>
          <w:b/>
          <w:bCs/>
          <w:sz w:val="24"/>
        </w:rPr>
        <w:t>, 202</w:t>
      </w:r>
      <w:r>
        <w:rPr>
          <w:rFonts w:eastAsia="Arial Unicode MS" w:cs="Arial"/>
          <w:b/>
          <w:bCs/>
          <w:sz w:val="24"/>
        </w:rPr>
        <w:t>3</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49FC17A" w14:textId="77777777" w:rsidTr="00547111">
        <w:tc>
          <w:tcPr>
            <w:tcW w:w="9641" w:type="dxa"/>
            <w:gridSpan w:val="9"/>
            <w:tcBorders>
              <w:top w:val="single" w:sz="4" w:space="0" w:color="auto"/>
              <w:left w:val="single" w:sz="4" w:space="0" w:color="auto"/>
              <w:right w:val="single" w:sz="4" w:space="0" w:color="auto"/>
            </w:tcBorders>
          </w:tcPr>
          <w:p w14:paraId="08ECEF2A"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2BC4336" w14:textId="77777777" w:rsidTr="00547111">
        <w:tc>
          <w:tcPr>
            <w:tcW w:w="9641" w:type="dxa"/>
            <w:gridSpan w:val="9"/>
            <w:tcBorders>
              <w:left w:val="single" w:sz="4" w:space="0" w:color="auto"/>
              <w:right w:val="single" w:sz="4" w:space="0" w:color="auto"/>
            </w:tcBorders>
          </w:tcPr>
          <w:p w14:paraId="7FCE2707" w14:textId="77777777" w:rsidR="001E41F3" w:rsidRDefault="001E41F3">
            <w:pPr>
              <w:pStyle w:val="CRCoverPage"/>
              <w:spacing w:after="0"/>
              <w:jc w:val="center"/>
              <w:rPr>
                <w:noProof/>
              </w:rPr>
            </w:pPr>
            <w:r>
              <w:rPr>
                <w:b/>
                <w:noProof/>
                <w:sz w:val="32"/>
              </w:rPr>
              <w:t>CHANGE REQUEST</w:t>
            </w:r>
          </w:p>
        </w:tc>
      </w:tr>
      <w:tr w:rsidR="001E41F3" w14:paraId="4B5A9E1C" w14:textId="77777777" w:rsidTr="00547111">
        <w:tc>
          <w:tcPr>
            <w:tcW w:w="9641" w:type="dxa"/>
            <w:gridSpan w:val="9"/>
            <w:tcBorders>
              <w:left w:val="single" w:sz="4" w:space="0" w:color="auto"/>
              <w:right w:val="single" w:sz="4" w:space="0" w:color="auto"/>
            </w:tcBorders>
          </w:tcPr>
          <w:p w14:paraId="2B6B3846" w14:textId="77777777" w:rsidR="001E41F3" w:rsidRDefault="001E41F3">
            <w:pPr>
              <w:pStyle w:val="CRCoverPage"/>
              <w:spacing w:after="0"/>
              <w:rPr>
                <w:noProof/>
                <w:sz w:val="8"/>
                <w:szCs w:val="8"/>
              </w:rPr>
            </w:pPr>
          </w:p>
        </w:tc>
      </w:tr>
      <w:tr w:rsidR="001E41F3" w14:paraId="2751CEE3" w14:textId="77777777" w:rsidTr="00547111">
        <w:tc>
          <w:tcPr>
            <w:tcW w:w="142" w:type="dxa"/>
            <w:tcBorders>
              <w:left w:val="single" w:sz="4" w:space="0" w:color="auto"/>
            </w:tcBorders>
          </w:tcPr>
          <w:p w14:paraId="6E70795A" w14:textId="77777777" w:rsidR="001E41F3" w:rsidRDefault="001E41F3">
            <w:pPr>
              <w:pStyle w:val="CRCoverPage"/>
              <w:spacing w:after="0"/>
              <w:jc w:val="right"/>
              <w:rPr>
                <w:noProof/>
              </w:rPr>
            </w:pPr>
          </w:p>
        </w:tc>
        <w:tc>
          <w:tcPr>
            <w:tcW w:w="1559" w:type="dxa"/>
            <w:shd w:val="pct30" w:color="FFFF00" w:fill="auto"/>
          </w:tcPr>
          <w:p w14:paraId="6BEC6216" w14:textId="77777777" w:rsidR="001E41F3" w:rsidRPr="00410371" w:rsidRDefault="00514818" w:rsidP="00D15E43">
            <w:pPr>
              <w:pStyle w:val="CRCoverPage"/>
              <w:spacing w:after="0"/>
              <w:jc w:val="right"/>
              <w:rPr>
                <w:b/>
                <w:noProof/>
                <w:sz w:val="28"/>
              </w:rPr>
            </w:pPr>
            <w:r>
              <w:rPr>
                <w:b/>
                <w:noProof/>
                <w:sz w:val="28"/>
              </w:rPr>
              <w:t>23.</w:t>
            </w:r>
            <w:r w:rsidR="00BB1A52" w:rsidRPr="00BB1A52">
              <w:rPr>
                <w:b/>
                <w:noProof/>
                <w:sz w:val="28"/>
              </w:rPr>
              <w:t>228</w:t>
            </w:r>
          </w:p>
        </w:tc>
        <w:tc>
          <w:tcPr>
            <w:tcW w:w="709" w:type="dxa"/>
          </w:tcPr>
          <w:p w14:paraId="667BD1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21819B" w14:textId="1ED27E55" w:rsidR="001E41F3" w:rsidRPr="00410371" w:rsidRDefault="0057602F" w:rsidP="00547111">
            <w:pPr>
              <w:pStyle w:val="CRCoverPage"/>
              <w:spacing w:after="0"/>
              <w:rPr>
                <w:noProof/>
              </w:rPr>
            </w:pPr>
            <w:r w:rsidRPr="0057602F">
              <w:rPr>
                <w:b/>
                <w:noProof/>
                <w:sz w:val="28"/>
              </w:rPr>
              <w:t>1259</w:t>
            </w:r>
          </w:p>
        </w:tc>
        <w:tc>
          <w:tcPr>
            <w:tcW w:w="709" w:type="dxa"/>
          </w:tcPr>
          <w:p w14:paraId="1B75EA2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A5BC82" w14:textId="04A458CE" w:rsidR="001E41F3" w:rsidRPr="00410371" w:rsidRDefault="00136A90" w:rsidP="006D18D3">
            <w:pPr>
              <w:pStyle w:val="CRCoverPage"/>
              <w:spacing w:after="0"/>
              <w:jc w:val="center"/>
              <w:rPr>
                <w:rFonts w:hint="eastAsia"/>
                <w:b/>
                <w:noProof/>
                <w:lang w:eastAsia="zh-CN"/>
              </w:rPr>
            </w:pPr>
            <w:r>
              <w:rPr>
                <w:b/>
                <w:noProof/>
                <w:sz w:val="28"/>
              </w:rPr>
              <w:t>0</w:t>
            </w:r>
            <w:r w:rsidRPr="00136A90">
              <w:rPr>
                <w:rFonts w:hint="eastAsia"/>
                <w:b/>
                <w:noProof/>
                <w:sz w:val="28"/>
              </w:rPr>
              <w:t>1</w:t>
            </w:r>
          </w:p>
        </w:tc>
        <w:tc>
          <w:tcPr>
            <w:tcW w:w="2410" w:type="dxa"/>
          </w:tcPr>
          <w:p w14:paraId="123D79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797E7C" w14:textId="77777777" w:rsidR="001E41F3" w:rsidRPr="00410371" w:rsidRDefault="00DD52D2">
            <w:pPr>
              <w:pStyle w:val="CRCoverPage"/>
              <w:spacing w:after="0"/>
              <w:jc w:val="center"/>
              <w:rPr>
                <w:noProof/>
                <w:sz w:val="28"/>
              </w:rPr>
            </w:pPr>
            <w:r w:rsidRPr="00BB1A52">
              <w:rPr>
                <w:b/>
                <w:noProof/>
                <w:sz w:val="28"/>
              </w:rPr>
              <w:t>1</w:t>
            </w:r>
            <w:r w:rsidR="00D7093A">
              <w:rPr>
                <w:b/>
                <w:noProof/>
                <w:sz w:val="28"/>
              </w:rPr>
              <w:t>8</w:t>
            </w:r>
            <w:r w:rsidR="006D18D3" w:rsidRPr="00BB1A52">
              <w:rPr>
                <w:b/>
                <w:noProof/>
                <w:sz w:val="28"/>
              </w:rPr>
              <w:t>.</w:t>
            </w:r>
            <w:r w:rsidR="00D7093A">
              <w:rPr>
                <w:b/>
                <w:noProof/>
                <w:sz w:val="28"/>
              </w:rPr>
              <w:t>0</w:t>
            </w:r>
            <w:r w:rsidR="006D18D3" w:rsidRPr="00BB1A52">
              <w:rPr>
                <w:b/>
                <w:noProof/>
                <w:sz w:val="28"/>
              </w:rPr>
              <w:t>.</w:t>
            </w:r>
            <w:r w:rsidR="00BB1A52" w:rsidRPr="00BB1A52">
              <w:rPr>
                <w:b/>
                <w:noProof/>
                <w:sz w:val="28"/>
              </w:rPr>
              <w:t>0</w:t>
            </w:r>
          </w:p>
        </w:tc>
        <w:tc>
          <w:tcPr>
            <w:tcW w:w="143" w:type="dxa"/>
            <w:tcBorders>
              <w:right w:val="single" w:sz="4" w:space="0" w:color="auto"/>
            </w:tcBorders>
          </w:tcPr>
          <w:p w14:paraId="5EF63B67" w14:textId="77777777" w:rsidR="001E41F3" w:rsidRDefault="001E41F3">
            <w:pPr>
              <w:pStyle w:val="CRCoverPage"/>
              <w:spacing w:after="0"/>
              <w:rPr>
                <w:noProof/>
              </w:rPr>
            </w:pPr>
          </w:p>
        </w:tc>
      </w:tr>
      <w:tr w:rsidR="001E41F3" w14:paraId="6455DDAC" w14:textId="77777777" w:rsidTr="00547111">
        <w:tc>
          <w:tcPr>
            <w:tcW w:w="9641" w:type="dxa"/>
            <w:gridSpan w:val="9"/>
            <w:tcBorders>
              <w:left w:val="single" w:sz="4" w:space="0" w:color="auto"/>
              <w:right w:val="single" w:sz="4" w:space="0" w:color="auto"/>
            </w:tcBorders>
          </w:tcPr>
          <w:p w14:paraId="087AA699" w14:textId="77777777" w:rsidR="001E41F3" w:rsidRDefault="001E41F3">
            <w:pPr>
              <w:pStyle w:val="CRCoverPage"/>
              <w:spacing w:after="0"/>
              <w:rPr>
                <w:noProof/>
              </w:rPr>
            </w:pPr>
          </w:p>
        </w:tc>
      </w:tr>
      <w:tr w:rsidR="001E41F3" w14:paraId="462C5C04" w14:textId="77777777" w:rsidTr="00547111">
        <w:tc>
          <w:tcPr>
            <w:tcW w:w="9641" w:type="dxa"/>
            <w:gridSpan w:val="9"/>
            <w:tcBorders>
              <w:top w:val="single" w:sz="4" w:space="0" w:color="auto"/>
            </w:tcBorders>
          </w:tcPr>
          <w:p w14:paraId="4D2602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D485556" w14:textId="77777777" w:rsidTr="00547111">
        <w:tc>
          <w:tcPr>
            <w:tcW w:w="9641" w:type="dxa"/>
            <w:gridSpan w:val="9"/>
          </w:tcPr>
          <w:p w14:paraId="2ED2EFDA" w14:textId="77777777" w:rsidR="001E41F3" w:rsidRDefault="001E41F3">
            <w:pPr>
              <w:pStyle w:val="CRCoverPage"/>
              <w:spacing w:after="0"/>
              <w:rPr>
                <w:noProof/>
                <w:sz w:val="8"/>
                <w:szCs w:val="8"/>
              </w:rPr>
            </w:pPr>
          </w:p>
        </w:tc>
      </w:tr>
    </w:tbl>
    <w:p w14:paraId="0AFEA79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6B0D74" w14:textId="77777777" w:rsidTr="00A7671C">
        <w:tc>
          <w:tcPr>
            <w:tcW w:w="2835" w:type="dxa"/>
          </w:tcPr>
          <w:p w14:paraId="66706D0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21374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5E57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15149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EB14E" w14:textId="77777777" w:rsidR="00F25D98" w:rsidRDefault="00F25D98" w:rsidP="001E41F3">
            <w:pPr>
              <w:pStyle w:val="CRCoverPage"/>
              <w:spacing w:after="0"/>
              <w:jc w:val="center"/>
              <w:rPr>
                <w:b/>
                <w:caps/>
                <w:noProof/>
              </w:rPr>
            </w:pPr>
          </w:p>
        </w:tc>
        <w:tc>
          <w:tcPr>
            <w:tcW w:w="2126" w:type="dxa"/>
          </w:tcPr>
          <w:p w14:paraId="1F94DA0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7CE61B" w14:textId="77777777" w:rsidR="00F25D98" w:rsidRDefault="00F25D98" w:rsidP="001E41F3">
            <w:pPr>
              <w:pStyle w:val="CRCoverPage"/>
              <w:spacing w:after="0"/>
              <w:jc w:val="center"/>
              <w:rPr>
                <w:b/>
                <w:caps/>
                <w:noProof/>
              </w:rPr>
            </w:pPr>
          </w:p>
        </w:tc>
        <w:tc>
          <w:tcPr>
            <w:tcW w:w="1418" w:type="dxa"/>
            <w:tcBorders>
              <w:left w:val="nil"/>
            </w:tcBorders>
          </w:tcPr>
          <w:p w14:paraId="4E94700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B7F2F" w14:textId="77777777" w:rsidR="00F25D98" w:rsidRDefault="00AF1A6F" w:rsidP="001E41F3">
            <w:pPr>
              <w:pStyle w:val="CRCoverPage"/>
              <w:spacing w:after="0"/>
              <w:jc w:val="center"/>
              <w:rPr>
                <w:b/>
                <w:bCs/>
                <w:caps/>
                <w:noProof/>
              </w:rPr>
            </w:pPr>
            <w:r w:rsidRPr="00BB1A52">
              <w:rPr>
                <w:b/>
                <w:bCs/>
                <w:caps/>
                <w:noProof/>
              </w:rPr>
              <w:t>X</w:t>
            </w:r>
          </w:p>
        </w:tc>
      </w:tr>
    </w:tbl>
    <w:p w14:paraId="54F0241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60622D" w14:textId="77777777" w:rsidTr="00547111">
        <w:tc>
          <w:tcPr>
            <w:tcW w:w="9640" w:type="dxa"/>
            <w:gridSpan w:val="11"/>
          </w:tcPr>
          <w:p w14:paraId="1BA62183" w14:textId="77777777" w:rsidR="001E41F3" w:rsidRDefault="001E41F3">
            <w:pPr>
              <w:pStyle w:val="CRCoverPage"/>
              <w:spacing w:after="0"/>
              <w:rPr>
                <w:noProof/>
                <w:sz w:val="8"/>
                <w:szCs w:val="8"/>
              </w:rPr>
            </w:pPr>
          </w:p>
        </w:tc>
      </w:tr>
      <w:tr w:rsidR="001E41F3" w14:paraId="58467987" w14:textId="77777777" w:rsidTr="00547111">
        <w:tc>
          <w:tcPr>
            <w:tcW w:w="1843" w:type="dxa"/>
            <w:tcBorders>
              <w:top w:val="single" w:sz="4" w:space="0" w:color="auto"/>
              <w:left w:val="single" w:sz="4" w:space="0" w:color="auto"/>
            </w:tcBorders>
          </w:tcPr>
          <w:p w14:paraId="3FA32C0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DD77B6" w14:textId="77777777" w:rsidR="001E41F3" w:rsidRPr="00BB1A52" w:rsidRDefault="00BB1A52">
            <w:pPr>
              <w:pStyle w:val="CRCoverPage"/>
              <w:spacing w:after="0"/>
              <w:ind w:left="100"/>
              <w:rPr>
                <w:noProof/>
              </w:rPr>
            </w:pPr>
            <w:r w:rsidRPr="00BB1A52">
              <w:t>Supporting AR Telephony Communication</w:t>
            </w:r>
          </w:p>
        </w:tc>
      </w:tr>
      <w:tr w:rsidR="001E41F3" w14:paraId="2A71A702" w14:textId="77777777" w:rsidTr="00547111">
        <w:tc>
          <w:tcPr>
            <w:tcW w:w="1843" w:type="dxa"/>
            <w:tcBorders>
              <w:left w:val="single" w:sz="4" w:space="0" w:color="auto"/>
            </w:tcBorders>
          </w:tcPr>
          <w:p w14:paraId="22B105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3F7B7F" w14:textId="77777777" w:rsidR="001E41F3" w:rsidRDefault="001E41F3">
            <w:pPr>
              <w:pStyle w:val="CRCoverPage"/>
              <w:spacing w:after="0"/>
              <w:rPr>
                <w:noProof/>
                <w:sz w:val="8"/>
                <w:szCs w:val="8"/>
              </w:rPr>
            </w:pPr>
          </w:p>
        </w:tc>
      </w:tr>
      <w:tr w:rsidR="001E41F3" w14:paraId="51A0E5FC" w14:textId="77777777" w:rsidTr="00547111">
        <w:tc>
          <w:tcPr>
            <w:tcW w:w="1843" w:type="dxa"/>
            <w:tcBorders>
              <w:left w:val="single" w:sz="4" w:space="0" w:color="auto"/>
            </w:tcBorders>
          </w:tcPr>
          <w:p w14:paraId="6520B28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6E6EE4"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2D240FA" w14:textId="77777777" w:rsidTr="00547111">
        <w:tc>
          <w:tcPr>
            <w:tcW w:w="1843" w:type="dxa"/>
            <w:tcBorders>
              <w:left w:val="single" w:sz="4" w:space="0" w:color="auto"/>
            </w:tcBorders>
          </w:tcPr>
          <w:p w14:paraId="24A3E77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F4725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CAE4851" w14:textId="77777777" w:rsidTr="00547111">
        <w:tc>
          <w:tcPr>
            <w:tcW w:w="1843" w:type="dxa"/>
            <w:tcBorders>
              <w:left w:val="single" w:sz="4" w:space="0" w:color="auto"/>
            </w:tcBorders>
          </w:tcPr>
          <w:p w14:paraId="17138F7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737722" w14:textId="77777777" w:rsidR="001E41F3" w:rsidRDefault="001E41F3">
            <w:pPr>
              <w:pStyle w:val="CRCoverPage"/>
              <w:spacing w:after="0"/>
              <w:rPr>
                <w:noProof/>
                <w:sz w:val="8"/>
                <w:szCs w:val="8"/>
              </w:rPr>
            </w:pPr>
          </w:p>
        </w:tc>
      </w:tr>
      <w:tr w:rsidR="001E41F3" w14:paraId="2F59F9F2" w14:textId="77777777" w:rsidTr="00547111">
        <w:tc>
          <w:tcPr>
            <w:tcW w:w="1843" w:type="dxa"/>
            <w:tcBorders>
              <w:left w:val="single" w:sz="4" w:space="0" w:color="auto"/>
            </w:tcBorders>
          </w:tcPr>
          <w:p w14:paraId="051913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E13F1C5" w14:textId="77777777" w:rsidR="001E41F3" w:rsidRDefault="00D7093A">
            <w:pPr>
              <w:pStyle w:val="CRCoverPage"/>
              <w:spacing w:after="0"/>
              <w:ind w:left="100"/>
              <w:rPr>
                <w:noProof/>
              </w:rPr>
            </w:pPr>
            <w:r w:rsidRPr="00D7093A">
              <w:rPr>
                <w:noProof/>
              </w:rPr>
              <w:t>NG_RTC</w:t>
            </w:r>
          </w:p>
        </w:tc>
        <w:tc>
          <w:tcPr>
            <w:tcW w:w="567" w:type="dxa"/>
            <w:tcBorders>
              <w:left w:val="nil"/>
            </w:tcBorders>
          </w:tcPr>
          <w:p w14:paraId="4E2ECEF5" w14:textId="77777777" w:rsidR="001E41F3" w:rsidRDefault="001E41F3">
            <w:pPr>
              <w:pStyle w:val="CRCoverPage"/>
              <w:spacing w:after="0"/>
              <w:ind w:right="100"/>
              <w:rPr>
                <w:noProof/>
              </w:rPr>
            </w:pPr>
          </w:p>
        </w:tc>
        <w:tc>
          <w:tcPr>
            <w:tcW w:w="1417" w:type="dxa"/>
            <w:gridSpan w:val="3"/>
            <w:tcBorders>
              <w:left w:val="nil"/>
            </w:tcBorders>
          </w:tcPr>
          <w:p w14:paraId="74C6764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B4637F" w14:textId="2CBD06F0" w:rsidR="001E41F3" w:rsidRDefault="00D23592" w:rsidP="001F6684">
            <w:pPr>
              <w:pStyle w:val="CRCoverPage"/>
              <w:spacing w:after="0"/>
              <w:ind w:left="100"/>
              <w:rPr>
                <w:noProof/>
              </w:rPr>
            </w:pPr>
            <w:r>
              <w:rPr>
                <w:noProof/>
              </w:rPr>
              <w:t>202</w:t>
            </w:r>
            <w:r w:rsidR="00BB1A52">
              <w:rPr>
                <w:noProof/>
              </w:rPr>
              <w:t>3</w:t>
            </w:r>
            <w:r>
              <w:rPr>
                <w:noProof/>
              </w:rPr>
              <w:t>-</w:t>
            </w:r>
            <w:r w:rsidR="00BB1A52">
              <w:rPr>
                <w:noProof/>
              </w:rPr>
              <w:t>0</w:t>
            </w:r>
            <w:r w:rsidR="00531E9F">
              <w:rPr>
                <w:noProof/>
              </w:rPr>
              <w:t>2</w:t>
            </w:r>
            <w:r>
              <w:rPr>
                <w:noProof/>
              </w:rPr>
              <w:t>-</w:t>
            </w:r>
            <w:r w:rsidR="00531E9F">
              <w:rPr>
                <w:noProof/>
              </w:rPr>
              <w:t>20</w:t>
            </w:r>
          </w:p>
        </w:tc>
      </w:tr>
      <w:tr w:rsidR="001E41F3" w14:paraId="11D6DF88" w14:textId="77777777" w:rsidTr="00547111">
        <w:tc>
          <w:tcPr>
            <w:tcW w:w="1843" w:type="dxa"/>
            <w:tcBorders>
              <w:left w:val="single" w:sz="4" w:space="0" w:color="auto"/>
            </w:tcBorders>
          </w:tcPr>
          <w:p w14:paraId="29D687AA" w14:textId="77777777" w:rsidR="001E41F3" w:rsidRDefault="001E41F3">
            <w:pPr>
              <w:pStyle w:val="CRCoverPage"/>
              <w:spacing w:after="0"/>
              <w:rPr>
                <w:b/>
                <w:i/>
                <w:noProof/>
                <w:sz w:val="8"/>
                <w:szCs w:val="8"/>
              </w:rPr>
            </w:pPr>
          </w:p>
        </w:tc>
        <w:tc>
          <w:tcPr>
            <w:tcW w:w="1986" w:type="dxa"/>
            <w:gridSpan w:val="4"/>
          </w:tcPr>
          <w:p w14:paraId="261F5AED" w14:textId="77777777" w:rsidR="001E41F3" w:rsidRDefault="001E41F3">
            <w:pPr>
              <w:pStyle w:val="CRCoverPage"/>
              <w:spacing w:after="0"/>
              <w:rPr>
                <w:noProof/>
                <w:sz w:val="8"/>
                <w:szCs w:val="8"/>
              </w:rPr>
            </w:pPr>
          </w:p>
        </w:tc>
        <w:tc>
          <w:tcPr>
            <w:tcW w:w="2267" w:type="dxa"/>
            <w:gridSpan w:val="2"/>
          </w:tcPr>
          <w:p w14:paraId="1BF00B98" w14:textId="77777777" w:rsidR="001E41F3" w:rsidRDefault="001E41F3">
            <w:pPr>
              <w:pStyle w:val="CRCoverPage"/>
              <w:spacing w:after="0"/>
              <w:rPr>
                <w:noProof/>
                <w:sz w:val="8"/>
                <w:szCs w:val="8"/>
              </w:rPr>
            </w:pPr>
          </w:p>
        </w:tc>
        <w:tc>
          <w:tcPr>
            <w:tcW w:w="1417" w:type="dxa"/>
            <w:gridSpan w:val="3"/>
          </w:tcPr>
          <w:p w14:paraId="62F9835C" w14:textId="77777777" w:rsidR="001E41F3" w:rsidRDefault="001E41F3">
            <w:pPr>
              <w:pStyle w:val="CRCoverPage"/>
              <w:spacing w:after="0"/>
              <w:rPr>
                <w:noProof/>
                <w:sz w:val="8"/>
                <w:szCs w:val="8"/>
              </w:rPr>
            </w:pPr>
          </w:p>
        </w:tc>
        <w:tc>
          <w:tcPr>
            <w:tcW w:w="2127" w:type="dxa"/>
            <w:tcBorders>
              <w:right w:val="single" w:sz="4" w:space="0" w:color="auto"/>
            </w:tcBorders>
          </w:tcPr>
          <w:p w14:paraId="193142A8" w14:textId="77777777" w:rsidR="001E41F3" w:rsidRDefault="001E41F3">
            <w:pPr>
              <w:pStyle w:val="CRCoverPage"/>
              <w:spacing w:after="0"/>
              <w:rPr>
                <w:noProof/>
                <w:sz w:val="8"/>
                <w:szCs w:val="8"/>
              </w:rPr>
            </w:pPr>
          </w:p>
        </w:tc>
      </w:tr>
      <w:tr w:rsidR="001E41F3" w14:paraId="4F50494A" w14:textId="77777777" w:rsidTr="00547111">
        <w:trPr>
          <w:cantSplit/>
        </w:trPr>
        <w:tc>
          <w:tcPr>
            <w:tcW w:w="1843" w:type="dxa"/>
            <w:tcBorders>
              <w:left w:val="single" w:sz="4" w:space="0" w:color="auto"/>
            </w:tcBorders>
          </w:tcPr>
          <w:p w14:paraId="7B4A16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43CD9E" w14:textId="77777777" w:rsidR="001E41F3" w:rsidRDefault="00BB1A52" w:rsidP="00D24991">
            <w:pPr>
              <w:pStyle w:val="CRCoverPage"/>
              <w:spacing w:after="0"/>
              <w:ind w:left="100" w:right="-609"/>
              <w:rPr>
                <w:b/>
                <w:noProof/>
              </w:rPr>
            </w:pPr>
            <w:r w:rsidRPr="00BB1A52">
              <w:rPr>
                <w:b/>
                <w:noProof/>
              </w:rPr>
              <w:t>B</w:t>
            </w:r>
          </w:p>
        </w:tc>
        <w:tc>
          <w:tcPr>
            <w:tcW w:w="3402" w:type="dxa"/>
            <w:gridSpan w:val="5"/>
            <w:tcBorders>
              <w:left w:val="nil"/>
            </w:tcBorders>
          </w:tcPr>
          <w:p w14:paraId="18340DBA" w14:textId="77777777" w:rsidR="001E41F3" w:rsidRDefault="001E41F3">
            <w:pPr>
              <w:pStyle w:val="CRCoverPage"/>
              <w:spacing w:after="0"/>
              <w:rPr>
                <w:noProof/>
              </w:rPr>
            </w:pPr>
          </w:p>
        </w:tc>
        <w:tc>
          <w:tcPr>
            <w:tcW w:w="1417" w:type="dxa"/>
            <w:gridSpan w:val="3"/>
            <w:tcBorders>
              <w:left w:val="nil"/>
            </w:tcBorders>
          </w:tcPr>
          <w:p w14:paraId="1FFF5E8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DB3A17" w14:textId="77777777" w:rsidR="001E41F3" w:rsidRPr="00D7093A" w:rsidRDefault="009B162C">
            <w:pPr>
              <w:pStyle w:val="CRCoverPage"/>
              <w:spacing w:after="0"/>
              <w:ind w:left="100"/>
              <w:rPr>
                <w:noProof/>
              </w:rPr>
            </w:pPr>
            <w:r w:rsidRPr="00D7093A">
              <w:rPr>
                <w:noProof/>
              </w:rPr>
              <w:t>Rel-</w:t>
            </w:r>
            <w:r w:rsidR="00BB1A52" w:rsidRPr="00D7093A">
              <w:rPr>
                <w:noProof/>
              </w:rPr>
              <w:t>18</w:t>
            </w:r>
          </w:p>
        </w:tc>
      </w:tr>
      <w:tr w:rsidR="001E41F3" w14:paraId="2078F666" w14:textId="77777777" w:rsidTr="00547111">
        <w:tc>
          <w:tcPr>
            <w:tcW w:w="1843" w:type="dxa"/>
            <w:tcBorders>
              <w:left w:val="single" w:sz="4" w:space="0" w:color="auto"/>
              <w:bottom w:val="single" w:sz="4" w:space="0" w:color="auto"/>
            </w:tcBorders>
          </w:tcPr>
          <w:p w14:paraId="561879EB" w14:textId="77777777" w:rsidR="001E41F3" w:rsidRDefault="001E41F3">
            <w:pPr>
              <w:pStyle w:val="CRCoverPage"/>
              <w:spacing w:after="0"/>
              <w:rPr>
                <w:b/>
                <w:i/>
                <w:noProof/>
              </w:rPr>
            </w:pPr>
          </w:p>
        </w:tc>
        <w:tc>
          <w:tcPr>
            <w:tcW w:w="4677" w:type="dxa"/>
            <w:gridSpan w:val="8"/>
            <w:tcBorders>
              <w:bottom w:val="single" w:sz="4" w:space="0" w:color="auto"/>
            </w:tcBorders>
          </w:tcPr>
          <w:p w14:paraId="040A04A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60BA0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CCC9B9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F33C046" w14:textId="77777777" w:rsidTr="00547111">
        <w:tc>
          <w:tcPr>
            <w:tcW w:w="1843" w:type="dxa"/>
          </w:tcPr>
          <w:p w14:paraId="5B917009" w14:textId="77777777" w:rsidR="001E41F3" w:rsidRDefault="001E41F3">
            <w:pPr>
              <w:pStyle w:val="CRCoverPage"/>
              <w:spacing w:after="0"/>
              <w:rPr>
                <w:b/>
                <w:i/>
                <w:noProof/>
                <w:sz w:val="8"/>
                <w:szCs w:val="8"/>
              </w:rPr>
            </w:pPr>
          </w:p>
        </w:tc>
        <w:tc>
          <w:tcPr>
            <w:tcW w:w="7797" w:type="dxa"/>
            <w:gridSpan w:val="10"/>
          </w:tcPr>
          <w:p w14:paraId="7583DFF5" w14:textId="77777777" w:rsidR="001E41F3" w:rsidRDefault="001E41F3">
            <w:pPr>
              <w:pStyle w:val="CRCoverPage"/>
              <w:spacing w:after="0"/>
              <w:rPr>
                <w:noProof/>
                <w:sz w:val="8"/>
                <w:szCs w:val="8"/>
              </w:rPr>
            </w:pPr>
          </w:p>
        </w:tc>
      </w:tr>
      <w:tr w:rsidR="001E41F3" w14:paraId="1C7DA710" w14:textId="77777777" w:rsidTr="00547111">
        <w:tc>
          <w:tcPr>
            <w:tcW w:w="2694" w:type="dxa"/>
            <w:gridSpan w:val="2"/>
            <w:tcBorders>
              <w:top w:val="single" w:sz="4" w:space="0" w:color="auto"/>
              <w:left w:val="single" w:sz="4" w:space="0" w:color="auto"/>
            </w:tcBorders>
          </w:tcPr>
          <w:p w14:paraId="5F642A7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BD62A2" w14:textId="73CC4F9E" w:rsidR="001E41F3" w:rsidRPr="00D7093A" w:rsidRDefault="00BB1A52" w:rsidP="00B661A1">
            <w:pPr>
              <w:pStyle w:val="CRCoverPage"/>
              <w:spacing w:after="0"/>
              <w:ind w:left="100"/>
              <w:rPr>
                <w:noProof/>
              </w:rPr>
            </w:pPr>
            <w:r w:rsidRPr="00D7093A">
              <w:rPr>
                <w:noProof/>
              </w:rPr>
              <w:t>WID NG_RTC has objective to support AR telephony communication in IMS</w:t>
            </w:r>
            <w:r w:rsidR="0077446C">
              <w:rPr>
                <w:noProof/>
              </w:rPr>
              <w:t xml:space="preserve"> network, which has been concluded in TR 23.700-87. This CR reflect</w:t>
            </w:r>
            <w:r w:rsidR="001B6455">
              <w:rPr>
                <w:noProof/>
              </w:rPr>
              <w:t>s</w:t>
            </w:r>
            <w:r w:rsidR="0077446C">
              <w:rPr>
                <w:noProof/>
              </w:rPr>
              <w:t xml:space="preserve"> the </w:t>
            </w:r>
            <w:r w:rsidR="001B6455">
              <w:rPr>
                <w:noProof/>
              </w:rPr>
              <w:t xml:space="preserve">TR </w:t>
            </w:r>
            <w:r w:rsidR="0077446C">
              <w:rPr>
                <w:noProof/>
              </w:rPr>
              <w:t>conclu</w:t>
            </w:r>
            <w:r w:rsidR="001B6455">
              <w:rPr>
                <w:noProof/>
              </w:rPr>
              <w:t>sions</w:t>
            </w:r>
            <w:r w:rsidR="0077446C">
              <w:rPr>
                <w:noProof/>
              </w:rPr>
              <w:t>.</w:t>
            </w:r>
          </w:p>
        </w:tc>
      </w:tr>
      <w:tr w:rsidR="001E41F3" w14:paraId="6A4513EE" w14:textId="77777777" w:rsidTr="00547111">
        <w:tc>
          <w:tcPr>
            <w:tcW w:w="2694" w:type="dxa"/>
            <w:gridSpan w:val="2"/>
            <w:tcBorders>
              <w:left w:val="single" w:sz="4" w:space="0" w:color="auto"/>
            </w:tcBorders>
          </w:tcPr>
          <w:p w14:paraId="1B7ECB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5F6F7E" w14:textId="77777777" w:rsidR="001E41F3" w:rsidRPr="00D7093A" w:rsidRDefault="001E41F3">
            <w:pPr>
              <w:pStyle w:val="CRCoverPage"/>
              <w:spacing w:after="0"/>
              <w:rPr>
                <w:noProof/>
                <w:sz w:val="8"/>
                <w:szCs w:val="8"/>
              </w:rPr>
            </w:pPr>
          </w:p>
        </w:tc>
      </w:tr>
      <w:tr w:rsidR="001E41F3" w14:paraId="2E826B10" w14:textId="77777777" w:rsidTr="00547111">
        <w:tc>
          <w:tcPr>
            <w:tcW w:w="2694" w:type="dxa"/>
            <w:gridSpan w:val="2"/>
            <w:tcBorders>
              <w:left w:val="single" w:sz="4" w:space="0" w:color="auto"/>
            </w:tcBorders>
          </w:tcPr>
          <w:p w14:paraId="771A858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814D61" w14:textId="2BA1E8CA" w:rsidR="001E41F3" w:rsidRPr="00D7093A" w:rsidRDefault="0077446C" w:rsidP="00BB1A52">
            <w:pPr>
              <w:pStyle w:val="CRCoverPage"/>
              <w:spacing w:after="0"/>
              <w:rPr>
                <w:noProof/>
                <w:lang w:eastAsia="zh-CN"/>
              </w:rPr>
            </w:pPr>
            <w:r>
              <w:rPr>
                <w:noProof/>
                <w:lang w:eastAsia="zh-CN"/>
              </w:rPr>
              <w:t>Adding the AR network rendering architecture based on DC architecture.</w:t>
            </w:r>
          </w:p>
        </w:tc>
      </w:tr>
      <w:tr w:rsidR="001E41F3" w14:paraId="7EC3508A" w14:textId="77777777" w:rsidTr="00547111">
        <w:tc>
          <w:tcPr>
            <w:tcW w:w="2694" w:type="dxa"/>
            <w:gridSpan w:val="2"/>
            <w:tcBorders>
              <w:left w:val="single" w:sz="4" w:space="0" w:color="auto"/>
            </w:tcBorders>
          </w:tcPr>
          <w:p w14:paraId="5C5223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1856B5" w14:textId="77777777" w:rsidR="001E41F3" w:rsidRPr="00D7093A" w:rsidRDefault="001E41F3">
            <w:pPr>
              <w:pStyle w:val="CRCoverPage"/>
              <w:spacing w:after="0"/>
              <w:rPr>
                <w:noProof/>
                <w:sz w:val="8"/>
                <w:szCs w:val="8"/>
              </w:rPr>
            </w:pPr>
          </w:p>
        </w:tc>
      </w:tr>
      <w:tr w:rsidR="001E41F3" w14:paraId="0FFB44F7" w14:textId="77777777" w:rsidTr="00547111">
        <w:tc>
          <w:tcPr>
            <w:tcW w:w="2694" w:type="dxa"/>
            <w:gridSpan w:val="2"/>
            <w:tcBorders>
              <w:left w:val="single" w:sz="4" w:space="0" w:color="auto"/>
              <w:bottom w:val="single" w:sz="4" w:space="0" w:color="auto"/>
            </w:tcBorders>
          </w:tcPr>
          <w:p w14:paraId="25F5C8D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2628E2" w14:textId="2F04D28A" w:rsidR="001E41F3" w:rsidRPr="00D7093A" w:rsidRDefault="0077446C" w:rsidP="00BB1A52">
            <w:pPr>
              <w:pStyle w:val="CRCoverPage"/>
              <w:spacing w:after="0"/>
              <w:rPr>
                <w:noProof/>
                <w:lang w:eastAsia="zh-CN"/>
              </w:rPr>
            </w:pPr>
            <w:r>
              <w:rPr>
                <w:noProof/>
                <w:lang w:eastAsia="zh-CN"/>
              </w:rPr>
              <w:t>Incomplete Specification.</w:t>
            </w:r>
          </w:p>
        </w:tc>
      </w:tr>
      <w:tr w:rsidR="001E41F3" w14:paraId="4CA5C0E4" w14:textId="77777777" w:rsidTr="00547111">
        <w:tc>
          <w:tcPr>
            <w:tcW w:w="2694" w:type="dxa"/>
            <w:gridSpan w:val="2"/>
          </w:tcPr>
          <w:p w14:paraId="3591698F" w14:textId="77777777" w:rsidR="001E41F3" w:rsidRDefault="001E41F3">
            <w:pPr>
              <w:pStyle w:val="CRCoverPage"/>
              <w:spacing w:after="0"/>
              <w:rPr>
                <w:b/>
                <w:i/>
                <w:noProof/>
                <w:sz w:val="8"/>
                <w:szCs w:val="8"/>
              </w:rPr>
            </w:pPr>
          </w:p>
        </w:tc>
        <w:tc>
          <w:tcPr>
            <w:tcW w:w="6946" w:type="dxa"/>
            <w:gridSpan w:val="9"/>
          </w:tcPr>
          <w:p w14:paraId="268B64C6" w14:textId="77777777" w:rsidR="001E41F3" w:rsidRDefault="001E41F3">
            <w:pPr>
              <w:pStyle w:val="CRCoverPage"/>
              <w:spacing w:after="0"/>
              <w:rPr>
                <w:noProof/>
                <w:sz w:val="8"/>
                <w:szCs w:val="8"/>
              </w:rPr>
            </w:pPr>
          </w:p>
        </w:tc>
      </w:tr>
      <w:tr w:rsidR="001E41F3" w14:paraId="59F36121" w14:textId="77777777" w:rsidTr="00547111">
        <w:tc>
          <w:tcPr>
            <w:tcW w:w="2694" w:type="dxa"/>
            <w:gridSpan w:val="2"/>
            <w:tcBorders>
              <w:top w:val="single" w:sz="4" w:space="0" w:color="auto"/>
              <w:left w:val="single" w:sz="4" w:space="0" w:color="auto"/>
            </w:tcBorders>
          </w:tcPr>
          <w:p w14:paraId="0DE5D72E" w14:textId="77777777" w:rsidR="001E41F3" w:rsidRPr="00D7093A" w:rsidRDefault="001E41F3">
            <w:pPr>
              <w:pStyle w:val="CRCoverPage"/>
              <w:tabs>
                <w:tab w:val="right" w:pos="2184"/>
              </w:tabs>
              <w:spacing w:after="0"/>
              <w:rPr>
                <w:b/>
                <w:i/>
                <w:noProof/>
              </w:rPr>
            </w:pPr>
            <w:r w:rsidRPr="00D7093A">
              <w:rPr>
                <w:b/>
                <w:i/>
                <w:noProof/>
              </w:rPr>
              <w:t>Clauses affected:</w:t>
            </w:r>
          </w:p>
        </w:tc>
        <w:tc>
          <w:tcPr>
            <w:tcW w:w="6946" w:type="dxa"/>
            <w:gridSpan w:val="9"/>
            <w:tcBorders>
              <w:top w:val="single" w:sz="4" w:space="0" w:color="auto"/>
              <w:right w:val="single" w:sz="4" w:space="0" w:color="auto"/>
            </w:tcBorders>
            <w:shd w:val="pct30" w:color="FFFF00" w:fill="auto"/>
          </w:tcPr>
          <w:p w14:paraId="457CA5D9" w14:textId="6ABFEB18" w:rsidR="001E41F3" w:rsidRPr="00D7093A" w:rsidRDefault="00531E9F">
            <w:pPr>
              <w:pStyle w:val="CRCoverPage"/>
              <w:spacing w:after="0"/>
              <w:ind w:left="100"/>
              <w:rPr>
                <w:noProof/>
              </w:rPr>
            </w:pPr>
            <w:r>
              <w:rPr>
                <w:noProof/>
              </w:rPr>
              <w:t xml:space="preserve">3.3 </w:t>
            </w:r>
            <w:r>
              <w:rPr>
                <w:rFonts w:hint="eastAsia"/>
                <w:noProof/>
                <w:lang w:eastAsia="zh-CN"/>
              </w:rPr>
              <w:t>and</w:t>
            </w:r>
            <w:r>
              <w:rPr>
                <w:noProof/>
              </w:rPr>
              <w:t xml:space="preserve"> Annex XX.y </w:t>
            </w:r>
            <w:r w:rsidRPr="00D7093A">
              <w:rPr>
                <w:noProof/>
              </w:rPr>
              <w:t>(new)</w:t>
            </w:r>
          </w:p>
        </w:tc>
      </w:tr>
      <w:tr w:rsidR="001E41F3" w14:paraId="69652934" w14:textId="77777777" w:rsidTr="00547111">
        <w:tc>
          <w:tcPr>
            <w:tcW w:w="2694" w:type="dxa"/>
            <w:gridSpan w:val="2"/>
            <w:tcBorders>
              <w:left w:val="single" w:sz="4" w:space="0" w:color="auto"/>
            </w:tcBorders>
          </w:tcPr>
          <w:p w14:paraId="68E20D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1A7772" w14:textId="77777777" w:rsidR="001E41F3" w:rsidRDefault="001E41F3">
            <w:pPr>
              <w:pStyle w:val="CRCoverPage"/>
              <w:spacing w:after="0"/>
              <w:rPr>
                <w:noProof/>
                <w:sz w:val="8"/>
                <w:szCs w:val="8"/>
              </w:rPr>
            </w:pPr>
          </w:p>
        </w:tc>
      </w:tr>
      <w:tr w:rsidR="001E41F3" w14:paraId="2DAB766F" w14:textId="77777777" w:rsidTr="00547111">
        <w:tc>
          <w:tcPr>
            <w:tcW w:w="2694" w:type="dxa"/>
            <w:gridSpan w:val="2"/>
            <w:tcBorders>
              <w:left w:val="single" w:sz="4" w:space="0" w:color="auto"/>
            </w:tcBorders>
          </w:tcPr>
          <w:p w14:paraId="68EA931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19EC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907409" w14:textId="77777777" w:rsidR="001E41F3" w:rsidRDefault="001E41F3">
            <w:pPr>
              <w:pStyle w:val="CRCoverPage"/>
              <w:spacing w:after="0"/>
              <w:jc w:val="center"/>
              <w:rPr>
                <w:b/>
                <w:caps/>
                <w:noProof/>
              </w:rPr>
            </w:pPr>
            <w:r>
              <w:rPr>
                <w:b/>
                <w:caps/>
                <w:noProof/>
              </w:rPr>
              <w:t>N</w:t>
            </w:r>
          </w:p>
        </w:tc>
        <w:tc>
          <w:tcPr>
            <w:tcW w:w="2977" w:type="dxa"/>
            <w:gridSpan w:val="4"/>
          </w:tcPr>
          <w:p w14:paraId="03C02D9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A2267D" w14:textId="77777777" w:rsidR="001E41F3" w:rsidRDefault="001E41F3">
            <w:pPr>
              <w:pStyle w:val="CRCoverPage"/>
              <w:spacing w:after="0"/>
              <w:ind w:left="99"/>
              <w:rPr>
                <w:noProof/>
              </w:rPr>
            </w:pPr>
          </w:p>
        </w:tc>
      </w:tr>
      <w:tr w:rsidR="001E41F3" w14:paraId="4F9A23F1" w14:textId="77777777" w:rsidTr="00547111">
        <w:tc>
          <w:tcPr>
            <w:tcW w:w="2694" w:type="dxa"/>
            <w:gridSpan w:val="2"/>
            <w:tcBorders>
              <w:left w:val="single" w:sz="4" w:space="0" w:color="auto"/>
            </w:tcBorders>
          </w:tcPr>
          <w:p w14:paraId="25EB3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D87E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6C9A7" w14:textId="77777777" w:rsidR="001E41F3" w:rsidRPr="00D7093A" w:rsidRDefault="00AF1A6F">
            <w:pPr>
              <w:pStyle w:val="CRCoverPage"/>
              <w:spacing w:after="0"/>
              <w:jc w:val="center"/>
              <w:rPr>
                <w:b/>
                <w:caps/>
                <w:noProof/>
              </w:rPr>
            </w:pPr>
            <w:r w:rsidRPr="00D7093A">
              <w:rPr>
                <w:b/>
                <w:caps/>
                <w:noProof/>
              </w:rPr>
              <w:t>X</w:t>
            </w:r>
          </w:p>
        </w:tc>
        <w:tc>
          <w:tcPr>
            <w:tcW w:w="2977" w:type="dxa"/>
            <w:gridSpan w:val="4"/>
          </w:tcPr>
          <w:p w14:paraId="0A52C49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4D96AD" w14:textId="77777777" w:rsidR="001E41F3" w:rsidRDefault="00145D43">
            <w:pPr>
              <w:pStyle w:val="CRCoverPage"/>
              <w:spacing w:after="0"/>
              <w:ind w:left="99"/>
              <w:rPr>
                <w:noProof/>
              </w:rPr>
            </w:pPr>
            <w:r>
              <w:rPr>
                <w:noProof/>
              </w:rPr>
              <w:t xml:space="preserve">TS/TR ... CR ... </w:t>
            </w:r>
          </w:p>
        </w:tc>
      </w:tr>
      <w:tr w:rsidR="001E41F3" w14:paraId="1EB6B9F0" w14:textId="77777777" w:rsidTr="00547111">
        <w:tc>
          <w:tcPr>
            <w:tcW w:w="2694" w:type="dxa"/>
            <w:gridSpan w:val="2"/>
            <w:tcBorders>
              <w:left w:val="single" w:sz="4" w:space="0" w:color="auto"/>
            </w:tcBorders>
          </w:tcPr>
          <w:p w14:paraId="6761BE1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C7A8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A52A6E" w14:textId="77777777" w:rsidR="001E41F3" w:rsidRPr="00D7093A" w:rsidRDefault="00AF1A6F">
            <w:pPr>
              <w:pStyle w:val="CRCoverPage"/>
              <w:spacing w:after="0"/>
              <w:jc w:val="center"/>
              <w:rPr>
                <w:b/>
                <w:caps/>
                <w:noProof/>
              </w:rPr>
            </w:pPr>
            <w:r w:rsidRPr="00D7093A">
              <w:rPr>
                <w:b/>
                <w:caps/>
                <w:noProof/>
              </w:rPr>
              <w:t>X</w:t>
            </w:r>
          </w:p>
        </w:tc>
        <w:tc>
          <w:tcPr>
            <w:tcW w:w="2977" w:type="dxa"/>
            <w:gridSpan w:val="4"/>
          </w:tcPr>
          <w:p w14:paraId="4C598E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AE95D4" w14:textId="77777777" w:rsidR="001E41F3" w:rsidRDefault="00145D43">
            <w:pPr>
              <w:pStyle w:val="CRCoverPage"/>
              <w:spacing w:after="0"/>
              <w:ind w:left="99"/>
              <w:rPr>
                <w:noProof/>
              </w:rPr>
            </w:pPr>
            <w:r>
              <w:rPr>
                <w:noProof/>
              </w:rPr>
              <w:t xml:space="preserve">TS/TR ... CR ... </w:t>
            </w:r>
          </w:p>
        </w:tc>
      </w:tr>
      <w:tr w:rsidR="001E41F3" w14:paraId="5CED686E" w14:textId="77777777" w:rsidTr="00547111">
        <w:tc>
          <w:tcPr>
            <w:tcW w:w="2694" w:type="dxa"/>
            <w:gridSpan w:val="2"/>
            <w:tcBorders>
              <w:left w:val="single" w:sz="4" w:space="0" w:color="auto"/>
            </w:tcBorders>
          </w:tcPr>
          <w:p w14:paraId="6307F0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A031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652DD" w14:textId="77777777" w:rsidR="001E41F3" w:rsidRPr="00D7093A" w:rsidRDefault="00AF1A6F">
            <w:pPr>
              <w:pStyle w:val="CRCoverPage"/>
              <w:spacing w:after="0"/>
              <w:jc w:val="center"/>
              <w:rPr>
                <w:b/>
                <w:caps/>
                <w:noProof/>
              </w:rPr>
            </w:pPr>
            <w:r w:rsidRPr="00D7093A">
              <w:rPr>
                <w:b/>
                <w:caps/>
                <w:noProof/>
              </w:rPr>
              <w:t>X</w:t>
            </w:r>
          </w:p>
        </w:tc>
        <w:tc>
          <w:tcPr>
            <w:tcW w:w="2977" w:type="dxa"/>
            <w:gridSpan w:val="4"/>
          </w:tcPr>
          <w:p w14:paraId="1FF5975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BBC12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18F10E" w14:textId="77777777" w:rsidTr="008863B9">
        <w:tc>
          <w:tcPr>
            <w:tcW w:w="2694" w:type="dxa"/>
            <w:gridSpan w:val="2"/>
            <w:tcBorders>
              <w:left w:val="single" w:sz="4" w:space="0" w:color="auto"/>
            </w:tcBorders>
          </w:tcPr>
          <w:p w14:paraId="1ACC2273" w14:textId="77777777" w:rsidR="001E41F3" w:rsidRDefault="001E41F3">
            <w:pPr>
              <w:pStyle w:val="CRCoverPage"/>
              <w:spacing w:after="0"/>
              <w:rPr>
                <w:b/>
                <w:i/>
                <w:noProof/>
              </w:rPr>
            </w:pPr>
          </w:p>
        </w:tc>
        <w:tc>
          <w:tcPr>
            <w:tcW w:w="6946" w:type="dxa"/>
            <w:gridSpan w:val="9"/>
            <w:tcBorders>
              <w:right w:val="single" w:sz="4" w:space="0" w:color="auto"/>
            </w:tcBorders>
          </w:tcPr>
          <w:p w14:paraId="24524B21" w14:textId="77777777" w:rsidR="001E41F3" w:rsidRDefault="001E41F3">
            <w:pPr>
              <w:pStyle w:val="CRCoverPage"/>
              <w:spacing w:after="0"/>
              <w:rPr>
                <w:noProof/>
              </w:rPr>
            </w:pPr>
          </w:p>
        </w:tc>
      </w:tr>
      <w:tr w:rsidR="001E41F3" w14:paraId="69504BFD" w14:textId="77777777" w:rsidTr="008863B9">
        <w:tc>
          <w:tcPr>
            <w:tcW w:w="2694" w:type="dxa"/>
            <w:gridSpan w:val="2"/>
            <w:tcBorders>
              <w:left w:val="single" w:sz="4" w:space="0" w:color="auto"/>
              <w:bottom w:val="single" w:sz="4" w:space="0" w:color="auto"/>
            </w:tcBorders>
          </w:tcPr>
          <w:p w14:paraId="4BE465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0A46F1" w14:textId="77777777" w:rsidR="001E41F3" w:rsidRDefault="001E41F3">
            <w:pPr>
              <w:pStyle w:val="CRCoverPage"/>
              <w:spacing w:after="0"/>
              <w:ind w:left="100"/>
              <w:rPr>
                <w:noProof/>
              </w:rPr>
            </w:pPr>
          </w:p>
        </w:tc>
      </w:tr>
      <w:tr w:rsidR="008863B9" w:rsidRPr="008863B9" w14:paraId="175321D1" w14:textId="77777777" w:rsidTr="008863B9">
        <w:tc>
          <w:tcPr>
            <w:tcW w:w="2694" w:type="dxa"/>
            <w:gridSpan w:val="2"/>
            <w:tcBorders>
              <w:top w:val="single" w:sz="4" w:space="0" w:color="auto"/>
              <w:bottom w:val="single" w:sz="4" w:space="0" w:color="auto"/>
            </w:tcBorders>
          </w:tcPr>
          <w:p w14:paraId="48800A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2CC374" w14:textId="77777777" w:rsidR="008863B9" w:rsidRPr="008863B9" w:rsidRDefault="008863B9">
            <w:pPr>
              <w:pStyle w:val="CRCoverPage"/>
              <w:spacing w:after="0"/>
              <w:ind w:left="100"/>
              <w:rPr>
                <w:noProof/>
                <w:sz w:val="8"/>
                <w:szCs w:val="8"/>
              </w:rPr>
            </w:pPr>
          </w:p>
        </w:tc>
      </w:tr>
      <w:tr w:rsidR="008863B9" w14:paraId="15CE248B" w14:textId="77777777" w:rsidTr="008863B9">
        <w:tc>
          <w:tcPr>
            <w:tcW w:w="2694" w:type="dxa"/>
            <w:gridSpan w:val="2"/>
            <w:tcBorders>
              <w:top w:val="single" w:sz="4" w:space="0" w:color="auto"/>
              <w:left w:val="single" w:sz="4" w:space="0" w:color="auto"/>
              <w:bottom w:val="single" w:sz="4" w:space="0" w:color="auto"/>
            </w:tcBorders>
          </w:tcPr>
          <w:p w14:paraId="6B451F5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CF892B" w14:textId="77777777" w:rsidR="008863B9" w:rsidRDefault="008863B9">
            <w:pPr>
              <w:pStyle w:val="CRCoverPage"/>
              <w:spacing w:after="0"/>
              <w:ind w:left="100"/>
              <w:rPr>
                <w:noProof/>
              </w:rPr>
            </w:pPr>
          </w:p>
        </w:tc>
      </w:tr>
    </w:tbl>
    <w:p w14:paraId="205CADE2" w14:textId="77777777" w:rsidR="001E41F3" w:rsidRDefault="001E41F3">
      <w:pPr>
        <w:pStyle w:val="CRCoverPage"/>
        <w:spacing w:after="0"/>
        <w:rPr>
          <w:noProof/>
          <w:sz w:val="8"/>
          <w:szCs w:val="8"/>
        </w:rPr>
      </w:pPr>
    </w:p>
    <w:p w14:paraId="1E87723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35B43F" w14:textId="77777777" w:rsidR="004F2662" w:rsidRDefault="00E32339" w:rsidP="004F26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91140435"/>
    </w:p>
    <w:p w14:paraId="264A062F" w14:textId="77777777" w:rsidR="00030514" w:rsidRPr="00DF18AB" w:rsidRDefault="00030514" w:rsidP="00030514">
      <w:pPr>
        <w:pStyle w:val="2"/>
      </w:pPr>
      <w:bookmarkStart w:id="2" w:name="_Toc121750570"/>
      <w:bookmarkEnd w:id="1"/>
      <w:r w:rsidRPr="00DF18AB">
        <w:t>3.3</w:t>
      </w:r>
      <w:r w:rsidRPr="00DF18AB">
        <w:tab/>
        <w:t>Abbreviations</w:t>
      </w:r>
      <w:bookmarkEnd w:id="2"/>
    </w:p>
    <w:p w14:paraId="00DC0CEC" w14:textId="77777777" w:rsidR="00030514" w:rsidRPr="00DF18AB" w:rsidRDefault="00030514" w:rsidP="00030514">
      <w:pPr>
        <w:keepNext/>
      </w:pPr>
      <w:r w:rsidRPr="00DF18AB">
        <w:t>For the purposes of the present document, the abbreviations given in TR</w:t>
      </w:r>
      <w:r>
        <w:t> </w:t>
      </w:r>
      <w:r w:rsidRPr="00DF18AB">
        <w:t>21.905</w:t>
      </w:r>
      <w:r>
        <w:t> </w:t>
      </w:r>
      <w:r w:rsidRPr="00DF18AB">
        <w:t>[68] and the following apply. An abbreviation defined in the present document takes precedence over the definition of the same abbreviation, if any, in TR</w:t>
      </w:r>
      <w:r>
        <w:t> </w:t>
      </w:r>
      <w:r w:rsidRPr="00DF18AB">
        <w:t>21.905</w:t>
      </w:r>
      <w:r>
        <w:t> </w:t>
      </w:r>
      <w:r w:rsidRPr="00DF18AB">
        <w:t>[68].</w:t>
      </w:r>
    </w:p>
    <w:p w14:paraId="14E87707" w14:textId="77777777" w:rsidR="00030514" w:rsidRDefault="00030514" w:rsidP="00030514">
      <w:pPr>
        <w:pStyle w:val="EW"/>
      </w:pPr>
      <w:r w:rsidRPr="00DF18AB">
        <w:t>5GS</w:t>
      </w:r>
      <w:r w:rsidRPr="00DF18AB">
        <w:tab/>
        <w:t>5G System</w:t>
      </w:r>
    </w:p>
    <w:p w14:paraId="46A3D988" w14:textId="34CF52F0" w:rsidR="009D3222" w:rsidRPr="00DF18AB" w:rsidRDefault="00030514" w:rsidP="009D3222">
      <w:pPr>
        <w:pStyle w:val="EW"/>
        <w:rPr>
          <w:lang w:eastAsia="zh-CN"/>
        </w:rPr>
      </w:pPr>
      <w:r>
        <w:rPr>
          <w:rFonts w:hint="eastAsia"/>
          <w:lang w:eastAsia="zh-CN"/>
        </w:rPr>
        <w:t>A2P</w:t>
      </w:r>
      <w:r>
        <w:tab/>
      </w:r>
      <w:r>
        <w:rPr>
          <w:rFonts w:hint="eastAsia"/>
          <w:lang w:eastAsia="zh-CN"/>
        </w:rPr>
        <w:t>Application</w:t>
      </w:r>
      <w:r>
        <w:t xml:space="preserve"> </w:t>
      </w:r>
      <w:r>
        <w:rPr>
          <w:rFonts w:hint="eastAsia"/>
          <w:lang w:eastAsia="zh-CN"/>
        </w:rPr>
        <w:t>to</w:t>
      </w:r>
      <w:r>
        <w:t xml:space="preserve"> </w:t>
      </w:r>
      <w:r>
        <w:rPr>
          <w:rFonts w:hint="eastAsia"/>
          <w:lang w:eastAsia="zh-CN"/>
        </w:rPr>
        <w:t>Person</w:t>
      </w:r>
    </w:p>
    <w:p w14:paraId="50456573" w14:textId="77777777" w:rsidR="00030514" w:rsidRPr="00DF18AB" w:rsidRDefault="00030514" w:rsidP="00030514">
      <w:pPr>
        <w:pStyle w:val="EW"/>
      </w:pPr>
      <w:r w:rsidRPr="00DF18AB">
        <w:t>API</w:t>
      </w:r>
      <w:r w:rsidRPr="00DF18AB">
        <w:tab/>
        <w:t>Application Program Interface</w:t>
      </w:r>
    </w:p>
    <w:p w14:paraId="1151D45E" w14:textId="10AD89A5" w:rsidR="00030514" w:rsidRDefault="00030514" w:rsidP="00030514">
      <w:pPr>
        <w:pStyle w:val="EW"/>
      </w:pPr>
      <w:r w:rsidRPr="00DF18AB">
        <w:t>APN</w:t>
      </w:r>
      <w:r w:rsidRPr="00DF18AB">
        <w:tab/>
        <w:t>Access Point Name</w:t>
      </w:r>
    </w:p>
    <w:p w14:paraId="31A52382" w14:textId="77777777" w:rsidR="00CA2D6C" w:rsidRDefault="00CA2D6C" w:rsidP="00CA2D6C">
      <w:pPr>
        <w:pStyle w:val="EW"/>
        <w:rPr>
          <w:ins w:id="3" w:author="HW" w:date="2023-02-10T13:25:00Z"/>
        </w:rPr>
      </w:pPr>
      <w:ins w:id="4" w:author="HW" w:date="2023-02-10T13:25:00Z">
        <w:r>
          <w:t>AR                       Augmented Reality</w:t>
        </w:r>
      </w:ins>
    </w:p>
    <w:p w14:paraId="274FFA62" w14:textId="77777777" w:rsidR="00CA2D6C" w:rsidRDefault="00CA2D6C" w:rsidP="00CA2D6C">
      <w:pPr>
        <w:pStyle w:val="EW"/>
        <w:rPr>
          <w:ins w:id="5" w:author="HW" w:date="2023-02-10T13:25:00Z"/>
        </w:rPr>
      </w:pPr>
      <w:ins w:id="6" w:author="HW" w:date="2023-02-10T13:25:00Z">
        <w:r>
          <w:t>ARMF                 Augmented Reality Media Function</w:t>
        </w:r>
      </w:ins>
    </w:p>
    <w:p w14:paraId="0B4CE561" w14:textId="77777777" w:rsidR="00030514" w:rsidRPr="00DF18AB" w:rsidRDefault="00030514" w:rsidP="00030514">
      <w:pPr>
        <w:pStyle w:val="EW"/>
      </w:pPr>
      <w:r w:rsidRPr="00DF18AB">
        <w:t>AS</w:t>
      </w:r>
      <w:r w:rsidRPr="00DF18AB">
        <w:tab/>
        <w:t>Application Server</w:t>
      </w:r>
    </w:p>
    <w:p w14:paraId="20087BCE" w14:textId="77777777" w:rsidR="00030514" w:rsidRPr="00DF18AB" w:rsidRDefault="00030514" w:rsidP="00030514">
      <w:pPr>
        <w:pStyle w:val="EW"/>
      </w:pPr>
      <w:r w:rsidRPr="00DF18AB">
        <w:t>BCSM</w:t>
      </w:r>
      <w:r w:rsidRPr="00DF18AB">
        <w:tab/>
        <w:t>Basic Call State Model</w:t>
      </w:r>
    </w:p>
    <w:p w14:paraId="00823ED8" w14:textId="77777777" w:rsidR="00030514" w:rsidRPr="00DF18AB" w:rsidRDefault="00030514" w:rsidP="00030514">
      <w:pPr>
        <w:pStyle w:val="EW"/>
      </w:pPr>
      <w:r w:rsidRPr="00DF18AB">
        <w:t>BG</w:t>
      </w:r>
      <w:r w:rsidRPr="00DF18AB">
        <w:tab/>
        <w:t>Border Gateway</w:t>
      </w:r>
    </w:p>
    <w:p w14:paraId="1FB19001" w14:textId="77777777" w:rsidR="00030514" w:rsidRPr="00DF18AB" w:rsidRDefault="00030514" w:rsidP="00030514">
      <w:pPr>
        <w:pStyle w:val="EW"/>
      </w:pPr>
      <w:r w:rsidRPr="00DF18AB">
        <w:t>BGCF</w:t>
      </w:r>
      <w:r w:rsidRPr="00DF18AB">
        <w:tab/>
        <w:t>Breakout Gateway Control Function</w:t>
      </w:r>
    </w:p>
    <w:p w14:paraId="79EE3E4B" w14:textId="77777777" w:rsidR="00030514" w:rsidRPr="00DF18AB" w:rsidRDefault="00030514" w:rsidP="00030514">
      <w:pPr>
        <w:pStyle w:val="EW"/>
      </w:pPr>
      <w:r w:rsidRPr="00DF18AB">
        <w:t>BS</w:t>
      </w:r>
      <w:r w:rsidRPr="00DF18AB">
        <w:tab/>
        <w:t>Bearer Service</w:t>
      </w:r>
    </w:p>
    <w:p w14:paraId="43D8B6F9" w14:textId="77777777" w:rsidR="00030514" w:rsidRPr="00DF18AB" w:rsidRDefault="00030514" w:rsidP="00030514">
      <w:pPr>
        <w:pStyle w:val="EW"/>
      </w:pPr>
      <w:r w:rsidRPr="00DF18AB">
        <w:t>CAMEL</w:t>
      </w:r>
      <w:r w:rsidRPr="00DF18AB">
        <w:tab/>
        <w:t>Customised Application Mobile Enhanced Logic</w:t>
      </w:r>
    </w:p>
    <w:p w14:paraId="6BF04A18" w14:textId="77777777" w:rsidR="00030514" w:rsidRPr="00DF18AB" w:rsidRDefault="00030514" w:rsidP="00030514">
      <w:pPr>
        <w:pStyle w:val="EW"/>
      </w:pPr>
      <w:r w:rsidRPr="00DF18AB">
        <w:t>CAP</w:t>
      </w:r>
      <w:r w:rsidRPr="00DF18AB">
        <w:tab/>
        <w:t>Camel Application Part</w:t>
      </w:r>
    </w:p>
    <w:p w14:paraId="7C575A2D" w14:textId="77777777" w:rsidR="00030514" w:rsidRPr="00DF18AB" w:rsidRDefault="00030514" w:rsidP="00030514">
      <w:pPr>
        <w:pStyle w:val="EW"/>
      </w:pPr>
      <w:r w:rsidRPr="00DF18AB">
        <w:t>CDR</w:t>
      </w:r>
      <w:r w:rsidRPr="00DF18AB">
        <w:tab/>
        <w:t>Charging Data Record</w:t>
      </w:r>
    </w:p>
    <w:p w14:paraId="3E2B5A12" w14:textId="77777777" w:rsidR="00030514" w:rsidRPr="00DF18AB" w:rsidRDefault="00030514" w:rsidP="00030514">
      <w:pPr>
        <w:pStyle w:val="EW"/>
      </w:pPr>
      <w:r w:rsidRPr="00DF18AB">
        <w:t>CN</w:t>
      </w:r>
      <w:r w:rsidRPr="00DF18AB">
        <w:tab/>
        <w:t>Core Network</w:t>
      </w:r>
    </w:p>
    <w:p w14:paraId="202B49C5" w14:textId="77777777" w:rsidR="00030514" w:rsidRPr="00DF18AB" w:rsidRDefault="00030514" w:rsidP="00030514">
      <w:pPr>
        <w:pStyle w:val="EW"/>
      </w:pPr>
      <w:r w:rsidRPr="00DF18AB">
        <w:t>CS</w:t>
      </w:r>
      <w:r w:rsidRPr="00DF18AB">
        <w:tab/>
        <w:t>Circuit Switched</w:t>
      </w:r>
    </w:p>
    <w:p w14:paraId="37B9CD41" w14:textId="77777777" w:rsidR="00030514" w:rsidRPr="00DF18AB" w:rsidRDefault="00030514" w:rsidP="00030514">
      <w:pPr>
        <w:pStyle w:val="EW"/>
      </w:pPr>
      <w:r w:rsidRPr="00DF18AB">
        <w:t>CSCF</w:t>
      </w:r>
      <w:r w:rsidRPr="00DF18AB">
        <w:tab/>
        <w:t>Call Session Control Function</w:t>
      </w:r>
    </w:p>
    <w:p w14:paraId="6E04036A" w14:textId="77777777" w:rsidR="00030514" w:rsidRDefault="00030514" w:rsidP="00030514">
      <w:pPr>
        <w:pStyle w:val="EW"/>
      </w:pPr>
      <w:r w:rsidRPr="00DF18AB">
        <w:t>CSE</w:t>
      </w:r>
      <w:r w:rsidRPr="00DF18AB">
        <w:tab/>
        <w:t>CAMEL Service Environment</w:t>
      </w:r>
    </w:p>
    <w:p w14:paraId="208AE6C0" w14:textId="77777777" w:rsidR="00030514" w:rsidRPr="00DF18AB" w:rsidRDefault="00030514" w:rsidP="00030514">
      <w:pPr>
        <w:pStyle w:val="EW"/>
      </w:pPr>
      <w:r w:rsidRPr="00DF18AB">
        <w:t>DHCP</w:t>
      </w:r>
      <w:r w:rsidRPr="00DF18AB">
        <w:tab/>
        <w:t>Dynamic Host Configuration Protocol</w:t>
      </w:r>
    </w:p>
    <w:p w14:paraId="0BC32893" w14:textId="77777777" w:rsidR="00030514" w:rsidRPr="00DF18AB" w:rsidRDefault="00030514" w:rsidP="00030514">
      <w:pPr>
        <w:pStyle w:val="EW"/>
      </w:pPr>
      <w:r w:rsidRPr="00DF18AB">
        <w:t>DNN</w:t>
      </w:r>
      <w:r w:rsidRPr="00DF18AB">
        <w:tab/>
        <w:t>Data Network Name</w:t>
      </w:r>
    </w:p>
    <w:p w14:paraId="58F83431" w14:textId="77777777" w:rsidR="00030514" w:rsidRPr="00DF18AB" w:rsidRDefault="00030514" w:rsidP="00030514">
      <w:pPr>
        <w:pStyle w:val="EW"/>
      </w:pPr>
      <w:r w:rsidRPr="00DF18AB">
        <w:t>DNS</w:t>
      </w:r>
      <w:r w:rsidRPr="00DF18AB">
        <w:tab/>
        <w:t>Domain Name System</w:t>
      </w:r>
    </w:p>
    <w:p w14:paraId="44F71CC2" w14:textId="77777777" w:rsidR="00030514" w:rsidRPr="00DF18AB" w:rsidRDefault="00030514" w:rsidP="00030514">
      <w:pPr>
        <w:pStyle w:val="EW"/>
      </w:pPr>
      <w:r w:rsidRPr="00DF18AB">
        <w:t>ECN</w:t>
      </w:r>
      <w:r w:rsidRPr="00DF18AB">
        <w:tab/>
        <w:t>Explicit Congestion Notification</w:t>
      </w:r>
    </w:p>
    <w:p w14:paraId="571719F7" w14:textId="77777777" w:rsidR="00030514" w:rsidRPr="00DF18AB" w:rsidRDefault="00030514" w:rsidP="00030514">
      <w:pPr>
        <w:pStyle w:val="EW"/>
      </w:pPr>
      <w:r w:rsidRPr="00DF18AB">
        <w:t>ENUM</w:t>
      </w:r>
      <w:r w:rsidRPr="00DF18AB">
        <w:tab/>
        <w:t>E.164 Number Mapping</w:t>
      </w:r>
    </w:p>
    <w:p w14:paraId="2C4BEA41" w14:textId="77777777" w:rsidR="00030514" w:rsidRPr="00DF18AB" w:rsidRDefault="00030514" w:rsidP="00030514">
      <w:pPr>
        <w:pStyle w:val="EW"/>
        <w:rPr>
          <w:lang w:eastAsia="ko-KR"/>
        </w:rPr>
      </w:pPr>
      <w:r w:rsidRPr="00DF18AB">
        <w:t>GGSN</w:t>
      </w:r>
      <w:r w:rsidRPr="00DF18AB">
        <w:tab/>
        <w:t>Gateway GPRS Support Node</w:t>
      </w:r>
    </w:p>
    <w:p w14:paraId="77668B10" w14:textId="77777777" w:rsidR="00030514" w:rsidRPr="00DF18AB" w:rsidRDefault="00030514" w:rsidP="00030514">
      <w:pPr>
        <w:pStyle w:val="EW"/>
        <w:rPr>
          <w:lang w:eastAsia="ko-KR"/>
        </w:rPr>
      </w:pPr>
      <w:r w:rsidRPr="00DF18AB">
        <w:t>GLMS</w:t>
      </w:r>
      <w:r w:rsidRPr="00DF18AB">
        <w:tab/>
        <w:t>Group and List Management Server</w:t>
      </w:r>
    </w:p>
    <w:p w14:paraId="33F1E1A5" w14:textId="77777777" w:rsidR="00030514" w:rsidRPr="00DF18AB" w:rsidRDefault="00030514" w:rsidP="00030514">
      <w:pPr>
        <w:pStyle w:val="EW"/>
      </w:pPr>
      <w:r w:rsidRPr="00DF18AB">
        <w:t>GMLC</w:t>
      </w:r>
      <w:r w:rsidRPr="00DF18AB">
        <w:tab/>
        <w:t>Gateway Mobile Location Centre</w:t>
      </w:r>
    </w:p>
    <w:p w14:paraId="616A4218" w14:textId="77777777" w:rsidR="00030514" w:rsidRPr="00DF18AB" w:rsidRDefault="00030514" w:rsidP="00030514">
      <w:pPr>
        <w:pStyle w:val="EW"/>
      </w:pPr>
      <w:r w:rsidRPr="00DF18AB">
        <w:t>GRUU</w:t>
      </w:r>
      <w:r w:rsidRPr="00DF18AB">
        <w:tab/>
        <w:t>Globally Routable User Agent URI</w:t>
      </w:r>
    </w:p>
    <w:p w14:paraId="447673AD" w14:textId="77777777" w:rsidR="00030514" w:rsidRPr="00DF18AB" w:rsidRDefault="00030514" w:rsidP="00030514">
      <w:pPr>
        <w:pStyle w:val="EW"/>
      </w:pPr>
      <w:r w:rsidRPr="00DF18AB">
        <w:t>GUP</w:t>
      </w:r>
      <w:r w:rsidRPr="00DF18AB">
        <w:tab/>
        <w:t>Generic User Profile</w:t>
      </w:r>
    </w:p>
    <w:p w14:paraId="0F408F57" w14:textId="77777777" w:rsidR="00030514" w:rsidRPr="00DF18AB" w:rsidRDefault="00030514" w:rsidP="00030514">
      <w:pPr>
        <w:pStyle w:val="EW"/>
      </w:pPr>
      <w:r w:rsidRPr="00DF18AB">
        <w:t>HSS</w:t>
      </w:r>
      <w:r w:rsidRPr="00DF18AB">
        <w:tab/>
        <w:t>Home Subscriber Server</w:t>
      </w:r>
    </w:p>
    <w:p w14:paraId="3AC7A7C4" w14:textId="77777777" w:rsidR="00030514" w:rsidRPr="00DF18AB" w:rsidRDefault="00030514" w:rsidP="00030514">
      <w:pPr>
        <w:pStyle w:val="EW"/>
      </w:pPr>
      <w:r w:rsidRPr="00DF18AB">
        <w:t>IBCF</w:t>
      </w:r>
      <w:r w:rsidRPr="00DF18AB">
        <w:tab/>
        <w:t>Interconnection Border Control Function</w:t>
      </w:r>
    </w:p>
    <w:p w14:paraId="187BD5A9" w14:textId="77777777" w:rsidR="00030514" w:rsidRPr="00DF18AB" w:rsidRDefault="00030514" w:rsidP="00030514">
      <w:pPr>
        <w:pStyle w:val="EW"/>
      </w:pPr>
      <w:r w:rsidRPr="00DF18AB">
        <w:t>I</w:t>
      </w:r>
      <w:r w:rsidRPr="00DF18AB">
        <w:noBreakHyphen/>
        <w:t>CSCF</w:t>
      </w:r>
      <w:r w:rsidRPr="00DF18AB">
        <w:tab/>
        <w:t>Interrogating</w:t>
      </w:r>
      <w:r w:rsidRPr="00DF18AB">
        <w:noBreakHyphen/>
        <w:t>CSCF</w:t>
      </w:r>
    </w:p>
    <w:p w14:paraId="61C0647F" w14:textId="77777777" w:rsidR="00030514" w:rsidRPr="00DF18AB" w:rsidRDefault="00030514" w:rsidP="00030514">
      <w:pPr>
        <w:pStyle w:val="EW"/>
      </w:pPr>
      <w:r w:rsidRPr="00DF18AB">
        <w:t>IETF</w:t>
      </w:r>
      <w:r w:rsidRPr="00DF18AB">
        <w:tab/>
        <w:t>Internet Engineering Task Force</w:t>
      </w:r>
    </w:p>
    <w:p w14:paraId="2CDC4D81" w14:textId="77777777" w:rsidR="00030514" w:rsidRPr="00DF18AB" w:rsidRDefault="00030514" w:rsidP="00030514">
      <w:pPr>
        <w:pStyle w:val="EW"/>
      </w:pPr>
      <w:r w:rsidRPr="00DF18AB">
        <w:t>IM</w:t>
      </w:r>
      <w:r w:rsidRPr="00DF18AB">
        <w:tab/>
        <w:t>IP Multimedia</w:t>
      </w:r>
    </w:p>
    <w:p w14:paraId="1A9620E3" w14:textId="77777777" w:rsidR="00030514" w:rsidRPr="00DF18AB" w:rsidRDefault="00030514" w:rsidP="00030514">
      <w:pPr>
        <w:pStyle w:val="EW"/>
      </w:pPr>
      <w:r w:rsidRPr="00DF18AB">
        <w:t>IMC</w:t>
      </w:r>
      <w:r w:rsidRPr="00DF18AB">
        <w:tab/>
        <w:t>IMS Credentials</w:t>
      </w:r>
    </w:p>
    <w:p w14:paraId="0C7861D6" w14:textId="77777777" w:rsidR="00030514" w:rsidRPr="00DF18AB" w:rsidRDefault="00030514" w:rsidP="00030514">
      <w:pPr>
        <w:pStyle w:val="EW"/>
      </w:pPr>
      <w:r w:rsidRPr="00DF18AB">
        <w:t>IMS</w:t>
      </w:r>
      <w:r w:rsidRPr="00DF18AB">
        <w:tab/>
        <w:t>IP Multimedia Core Network Subsystem</w:t>
      </w:r>
    </w:p>
    <w:p w14:paraId="014DF928" w14:textId="77777777" w:rsidR="00030514" w:rsidRPr="00DF18AB" w:rsidRDefault="00030514" w:rsidP="00030514">
      <w:pPr>
        <w:pStyle w:val="EW"/>
      </w:pPr>
      <w:r w:rsidRPr="00DF18AB">
        <w:t>IMS ALG</w:t>
      </w:r>
      <w:r w:rsidRPr="00DF18AB">
        <w:tab/>
        <w:t>IMS Application Level Gateway</w:t>
      </w:r>
    </w:p>
    <w:p w14:paraId="275C1FAA" w14:textId="77777777" w:rsidR="00030514" w:rsidRPr="00DF18AB" w:rsidRDefault="00030514" w:rsidP="00030514">
      <w:pPr>
        <w:pStyle w:val="EW"/>
      </w:pPr>
      <w:r w:rsidRPr="00DF18AB">
        <w:t>IMSI</w:t>
      </w:r>
      <w:r w:rsidRPr="00DF18AB">
        <w:tab/>
        <w:t>International Mobile Subscriber Identifier</w:t>
      </w:r>
    </w:p>
    <w:p w14:paraId="14379614" w14:textId="77777777" w:rsidR="00030514" w:rsidRPr="00DF18AB" w:rsidRDefault="00030514" w:rsidP="00030514">
      <w:pPr>
        <w:pStyle w:val="EW"/>
      </w:pPr>
      <w:r w:rsidRPr="00DF18AB">
        <w:t>IN</w:t>
      </w:r>
      <w:r w:rsidRPr="00DF18AB">
        <w:tab/>
        <w:t>Intelligent Network</w:t>
      </w:r>
    </w:p>
    <w:p w14:paraId="338529A9" w14:textId="77777777" w:rsidR="00030514" w:rsidRPr="00DF18AB" w:rsidRDefault="00030514" w:rsidP="00030514">
      <w:pPr>
        <w:pStyle w:val="EW"/>
      </w:pPr>
      <w:r w:rsidRPr="00DF18AB">
        <w:t>IP</w:t>
      </w:r>
      <w:r w:rsidRPr="00DF18AB">
        <w:tab/>
        <w:t>Internet Protocol</w:t>
      </w:r>
    </w:p>
    <w:p w14:paraId="169C16EB" w14:textId="77777777" w:rsidR="00030514" w:rsidRPr="00DF18AB" w:rsidRDefault="00030514" w:rsidP="00030514">
      <w:pPr>
        <w:pStyle w:val="EW"/>
      </w:pPr>
      <w:r w:rsidRPr="00DF18AB">
        <w:t>IPv4</w:t>
      </w:r>
      <w:r w:rsidRPr="00DF18AB">
        <w:tab/>
        <w:t>Internet Protocol version 4</w:t>
      </w:r>
    </w:p>
    <w:p w14:paraId="7D280162" w14:textId="77777777" w:rsidR="00030514" w:rsidRPr="00DF18AB" w:rsidRDefault="00030514" w:rsidP="00030514">
      <w:pPr>
        <w:pStyle w:val="EW"/>
      </w:pPr>
      <w:r w:rsidRPr="00DF18AB">
        <w:t>IPv6</w:t>
      </w:r>
      <w:r w:rsidRPr="00DF18AB">
        <w:tab/>
        <w:t>Internet Protocol version 6</w:t>
      </w:r>
    </w:p>
    <w:p w14:paraId="02CA0427" w14:textId="77777777" w:rsidR="00030514" w:rsidRPr="00DF18AB" w:rsidRDefault="00030514" w:rsidP="00030514">
      <w:pPr>
        <w:pStyle w:val="EW"/>
      </w:pPr>
      <w:r w:rsidRPr="00DF18AB">
        <w:t>IP</w:t>
      </w:r>
      <w:r w:rsidRPr="00DF18AB">
        <w:noBreakHyphen/>
        <w:t>CAN</w:t>
      </w:r>
      <w:r w:rsidRPr="00DF18AB">
        <w:tab/>
        <w:t>IP-Connectivity Access Network</w:t>
      </w:r>
    </w:p>
    <w:p w14:paraId="1B0E0B7C" w14:textId="77777777" w:rsidR="00030514" w:rsidRPr="00DF18AB" w:rsidRDefault="00030514" w:rsidP="00030514">
      <w:pPr>
        <w:pStyle w:val="EW"/>
      </w:pPr>
      <w:r w:rsidRPr="00DF18AB">
        <w:t>IP</w:t>
      </w:r>
      <w:r w:rsidRPr="00DF18AB">
        <w:noBreakHyphen/>
        <w:t>SM</w:t>
      </w:r>
      <w:r w:rsidRPr="00DF18AB">
        <w:noBreakHyphen/>
        <w:t>GW</w:t>
      </w:r>
      <w:r w:rsidRPr="00DF18AB">
        <w:tab/>
        <w:t>IP Short Message Gateway</w:t>
      </w:r>
    </w:p>
    <w:p w14:paraId="04DB5A30" w14:textId="77777777" w:rsidR="00030514" w:rsidRPr="00DF18AB" w:rsidRDefault="00030514" w:rsidP="00030514">
      <w:pPr>
        <w:pStyle w:val="EW"/>
      </w:pPr>
      <w:r w:rsidRPr="00DF18AB">
        <w:t>ISDN</w:t>
      </w:r>
      <w:r w:rsidRPr="00DF18AB">
        <w:tab/>
        <w:t>Integrated Services Digital Network</w:t>
      </w:r>
    </w:p>
    <w:p w14:paraId="6E1F8826" w14:textId="77777777" w:rsidR="00030514" w:rsidRPr="00DF18AB" w:rsidRDefault="00030514" w:rsidP="00030514">
      <w:pPr>
        <w:pStyle w:val="EW"/>
      </w:pPr>
      <w:r w:rsidRPr="00DF18AB">
        <w:t>ISIM</w:t>
      </w:r>
      <w:r w:rsidRPr="00DF18AB">
        <w:tab/>
        <w:t>IMS SIM</w:t>
      </w:r>
    </w:p>
    <w:p w14:paraId="4AB71A28" w14:textId="77777777" w:rsidR="00030514" w:rsidRPr="00DF18AB" w:rsidRDefault="00030514" w:rsidP="00030514">
      <w:pPr>
        <w:pStyle w:val="EW"/>
      </w:pPr>
      <w:r w:rsidRPr="00DF18AB">
        <w:t>ISP</w:t>
      </w:r>
      <w:r w:rsidRPr="00DF18AB">
        <w:tab/>
        <w:t>Internet Service Provider</w:t>
      </w:r>
    </w:p>
    <w:p w14:paraId="6D735036" w14:textId="77777777" w:rsidR="00030514" w:rsidRPr="00DF18AB" w:rsidRDefault="00030514" w:rsidP="00030514">
      <w:pPr>
        <w:pStyle w:val="EW"/>
      </w:pPr>
      <w:r w:rsidRPr="00DF18AB">
        <w:t>ISUP</w:t>
      </w:r>
      <w:r w:rsidRPr="00DF18AB">
        <w:tab/>
        <w:t>ISDN User Part</w:t>
      </w:r>
    </w:p>
    <w:p w14:paraId="7BD92618" w14:textId="77777777" w:rsidR="00030514" w:rsidRPr="00DF18AB" w:rsidRDefault="00030514" w:rsidP="00030514">
      <w:pPr>
        <w:pStyle w:val="EW"/>
      </w:pPr>
      <w:r w:rsidRPr="00DF18AB">
        <w:t>IWF</w:t>
      </w:r>
      <w:r w:rsidRPr="00DF18AB">
        <w:tab/>
        <w:t>Interworking Function</w:t>
      </w:r>
    </w:p>
    <w:p w14:paraId="549757EF" w14:textId="77777777" w:rsidR="00030514" w:rsidRPr="00DF18AB" w:rsidRDefault="00030514" w:rsidP="00030514">
      <w:pPr>
        <w:pStyle w:val="EW"/>
      </w:pPr>
      <w:r w:rsidRPr="00DF18AB">
        <w:t>NP</w:t>
      </w:r>
      <w:r w:rsidRPr="00DF18AB">
        <w:tab/>
        <w:t>Number portability</w:t>
      </w:r>
    </w:p>
    <w:p w14:paraId="4D155759" w14:textId="77777777" w:rsidR="00030514" w:rsidRPr="00DF18AB" w:rsidRDefault="00030514" w:rsidP="00030514">
      <w:pPr>
        <w:pStyle w:val="EW"/>
      </w:pPr>
      <w:r w:rsidRPr="00DF18AB">
        <w:t>MAP</w:t>
      </w:r>
      <w:r w:rsidRPr="00DF18AB">
        <w:tab/>
        <w:t>Mobile Application Part</w:t>
      </w:r>
    </w:p>
    <w:p w14:paraId="46C4BDE9" w14:textId="77777777" w:rsidR="00030514" w:rsidRPr="00DF18AB" w:rsidRDefault="00030514" w:rsidP="00030514">
      <w:pPr>
        <w:pStyle w:val="EW"/>
      </w:pPr>
      <w:r w:rsidRPr="00DF18AB">
        <w:t>MGCF</w:t>
      </w:r>
      <w:r w:rsidRPr="00DF18AB">
        <w:tab/>
        <w:t>Media Gateway Control Function</w:t>
      </w:r>
    </w:p>
    <w:p w14:paraId="04B65F8D" w14:textId="77777777" w:rsidR="00030514" w:rsidRPr="00DF18AB" w:rsidRDefault="00030514" w:rsidP="00030514">
      <w:pPr>
        <w:pStyle w:val="EW"/>
      </w:pPr>
      <w:r w:rsidRPr="00DF18AB">
        <w:t>MGF</w:t>
      </w:r>
      <w:r w:rsidRPr="00DF18AB">
        <w:tab/>
        <w:t>Media Gateway Function</w:t>
      </w:r>
    </w:p>
    <w:p w14:paraId="637C57C6" w14:textId="77777777" w:rsidR="00030514" w:rsidRPr="00DF18AB" w:rsidRDefault="00030514" w:rsidP="00030514">
      <w:pPr>
        <w:pStyle w:val="EW"/>
      </w:pPr>
      <w:r w:rsidRPr="00DF18AB">
        <w:t>MRB</w:t>
      </w:r>
      <w:r w:rsidRPr="00DF18AB">
        <w:tab/>
        <w:t>Media Resource Broker</w:t>
      </w:r>
    </w:p>
    <w:p w14:paraId="34401F92" w14:textId="77777777" w:rsidR="00030514" w:rsidRPr="00DF18AB" w:rsidRDefault="00030514" w:rsidP="00030514">
      <w:pPr>
        <w:pStyle w:val="EW"/>
      </w:pPr>
      <w:r w:rsidRPr="00DF18AB">
        <w:lastRenderedPageBreak/>
        <w:t>MRFC</w:t>
      </w:r>
      <w:r w:rsidRPr="00DF18AB">
        <w:tab/>
        <w:t>Multimedia Resource Function Controller</w:t>
      </w:r>
    </w:p>
    <w:p w14:paraId="1B07F94F" w14:textId="77777777" w:rsidR="00030514" w:rsidRPr="00DF18AB" w:rsidRDefault="00030514" w:rsidP="00030514">
      <w:pPr>
        <w:pStyle w:val="EW"/>
      </w:pPr>
      <w:r w:rsidRPr="00DF18AB">
        <w:t>MRFP</w:t>
      </w:r>
      <w:r w:rsidRPr="00DF18AB">
        <w:tab/>
        <w:t>Multimedia Resource Function Processor</w:t>
      </w:r>
    </w:p>
    <w:p w14:paraId="1BF41A4D" w14:textId="77777777" w:rsidR="00030514" w:rsidRPr="00DF18AB" w:rsidRDefault="00030514" w:rsidP="00030514">
      <w:pPr>
        <w:pStyle w:val="EW"/>
      </w:pPr>
      <w:r w:rsidRPr="00DF18AB">
        <w:t>NAI</w:t>
      </w:r>
      <w:r w:rsidRPr="00DF18AB">
        <w:tab/>
        <w:t>Network Access Identifier</w:t>
      </w:r>
    </w:p>
    <w:p w14:paraId="7EA1C433" w14:textId="77777777" w:rsidR="00030514" w:rsidRPr="00DF18AB" w:rsidRDefault="00030514" w:rsidP="00030514">
      <w:pPr>
        <w:pStyle w:val="EW"/>
      </w:pPr>
      <w:r w:rsidRPr="00DF18AB">
        <w:t>NAPT</w:t>
      </w:r>
      <w:r w:rsidRPr="00DF18AB">
        <w:tab/>
        <w:t>Network Address Port Translation</w:t>
      </w:r>
    </w:p>
    <w:p w14:paraId="1EF0DCA1" w14:textId="77777777" w:rsidR="00030514" w:rsidRPr="00DF18AB" w:rsidRDefault="00030514" w:rsidP="00030514">
      <w:pPr>
        <w:pStyle w:val="EW"/>
      </w:pPr>
      <w:r w:rsidRPr="00DF18AB">
        <w:t>NAT</w:t>
      </w:r>
      <w:r w:rsidRPr="00DF18AB">
        <w:tab/>
        <w:t>Network Address Translation</w:t>
      </w:r>
    </w:p>
    <w:p w14:paraId="194CC8F5" w14:textId="77777777" w:rsidR="00030514" w:rsidRPr="00DF18AB" w:rsidRDefault="00030514" w:rsidP="00030514">
      <w:pPr>
        <w:pStyle w:val="EW"/>
      </w:pPr>
      <w:r w:rsidRPr="00DF18AB">
        <w:t>NA(P)T-PT</w:t>
      </w:r>
      <w:r w:rsidRPr="00DF18AB">
        <w:tab/>
        <w:t>Network Address (Port-Multiplexing) Translation-Protocol Translation</w:t>
      </w:r>
    </w:p>
    <w:p w14:paraId="31C628E2" w14:textId="77777777" w:rsidR="00030514" w:rsidRPr="00DF18AB" w:rsidRDefault="00030514" w:rsidP="00030514">
      <w:pPr>
        <w:pStyle w:val="EW"/>
      </w:pPr>
      <w:r w:rsidRPr="00DF18AB">
        <w:t>II-NNI</w:t>
      </w:r>
      <w:r w:rsidRPr="00DF18AB">
        <w:tab/>
        <w:t>Inter-IMS Network to Network Interface</w:t>
      </w:r>
    </w:p>
    <w:p w14:paraId="1A1B43B1" w14:textId="77777777" w:rsidR="00030514" w:rsidRDefault="00030514" w:rsidP="00030514">
      <w:pPr>
        <w:pStyle w:val="EW"/>
      </w:pPr>
      <w:r w:rsidRPr="00DF18AB">
        <w:t>OSA</w:t>
      </w:r>
      <w:r w:rsidRPr="00DF18AB">
        <w:tab/>
        <w:t>Open Services Architecture</w:t>
      </w:r>
    </w:p>
    <w:p w14:paraId="47346D72" w14:textId="77777777" w:rsidR="00030514" w:rsidRPr="00DF18AB" w:rsidRDefault="00030514" w:rsidP="00030514">
      <w:pPr>
        <w:pStyle w:val="EW"/>
      </w:pPr>
      <w:r w:rsidRPr="00DF18AB">
        <w:t>P</w:t>
      </w:r>
      <w:r w:rsidRPr="00DF18AB">
        <w:noBreakHyphen/>
        <w:t>CSCF</w:t>
      </w:r>
      <w:r w:rsidRPr="00DF18AB">
        <w:tab/>
        <w:t>Proxy</w:t>
      </w:r>
      <w:r w:rsidRPr="00DF18AB">
        <w:noBreakHyphen/>
        <w:t>CSCF</w:t>
      </w:r>
    </w:p>
    <w:p w14:paraId="415789E7" w14:textId="77777777" w:rsidR="00030514" w:rsidRPr="00DF18AB" w:rsidRDefault="00030514" w:rsidP="00030514">
      <w:pPr>
        <w:pStyle w:val="EW"/>
      </w:pPr>
      <w:r w:rsidRPr="00DF18AB">
        <w:t>PCC</w:t>
      </w:r>
      <w:r w:rsidRPr="00DF18AB">
        <w:tab/>
        <w:t>Policy and Charging Control</w:t>
      </w:r>
    </w:p>
    <w:p w14:paraId="56523470" w14:textId="77777777" w:rsidR="00030514" w:rsidRPr="00DF18AB" w:rsidRDefault="00030514" w:rsidP="00030514">
      <w:pPr>
        <w:pStyle w:val="EW"/>
      </w:pPr>
      <w:r w:rsidRPr="00DF18AB">
        <w:t>PCEF</w:t>
      </w:r>
      <w:r w:rsidRPr="00DF18AB">
        <w:tab/>
        <w:t>Policy and Charging Enforcement Function</w:t>
      </w:r>
    </w:p>
    <w:p w14:paraId="2AB29E81" w14:textId="77777777" w:rsidR="00030514" w:rsidRPr="00DF18AB" w:rsidRDefault="00030514" w:rsidP="00030514">
      <w:pPr>
        <w:pStyle w:val="EW"/>
      </w:pPr>
      <w:r w:rsidRPr="00DF18AB">
        <w:t>PCRF</w:t>
      </w:r>
      <w:r w:rsidRPr="00DF18AB">
        <w:tab/>
        <w:t>Policy and Charging Rules Function</w:t>
      </w:r>
    </w:p>
    <w:p w14:paraId="21779155" w14:textId="77777777" w:rsidR="00030514" w:rsidRPr="00DF18AB" w:rsidRDefault="00030514" w:rsidP="00030514">
      <w:pPr>
        <w:pStyle w:val="EW"/>
      </w:pPr>
      <w:r w:rsidRPr="00DF18AB">
        <w:t>PDN</w:t>
      </w:r>
      <w:r w:rsidRPr="00DF18AB">
        <w:tab/>
        <w:t>Packet Data Network</w:t>
      </w:r>
    </w:p>
    <w:p w14:paraId="030F34E3" w14:textId="77777777" w:rsidR="00030514" w:rsidRPr="00DF18AB" w:rsidRDefault="00030514" w:rsidP="00030514">
      <w:pPr>
        <w:pStyle w:val="EW"/>
      </w:pPr>
      <w:r w:rsidRPr="00DF18AB">
        <w:t>PDP</w:t>
      </w:r>
      <w:r w:rsidRPr="00DF18AB">
        <w:tab/>
        <w:t>Packet Data Protocol e.g., IP</w:t>
      </w:r>
    </w:p>
    <w:p w14:paraId="796C951E" w14:textId="77777777" w:rsidR="00030514" w:rsidRPr="00DF18AB" w:rsidRDefault="00030514" w:rsidP="00030514">
      <w:pPr>
        <w:pStyle w:val="EW"/>
      </w:pPr>
      <w:r w:rsidRPr="00DF18AB">
        <w:t>P</w:t>
      </w:r>
      <w:r w:rsidRPr="00DF18AB">
        <w:noBreakHyphen/>
        <w:t>GRUU</w:t>
      </w:r>
      <w:r w:rsidRPr="00DF18AB">
        <w:tab/>
        <w:t>Public Globally Routable User Agent URI</w:t>
      </w:r>
    </w:p>
    <w:p w14:paraId="55A1A9FE" w14:textId="77777777" w:rsidR="00030514" w:rsidRPr="00DF18AB" w:rsidRDefault="00030514" w:rsidP="00030514">
      <w:pPr>
        <w:pStyle w:val="EW"/>
      </w:pPr>
      <w:r w:rsidRPr="00DF18AB">
        <w:t>PLMN</w:t>
      </w:r>
      <w:r w:rsidRPr="00DF18AB">
        <w:tab/>
        <w:t>Public Land Mobile Network</w:t>
      </w:r>
    </w:p>
    <w:p w14:paraId="36035D0D" w14:textId="77777777" w:rsidR="00030514" w:rsidRPr="00DF18AB" w:rsidRDefault="00030514" w:rsidP="00030514">
      <w:pPr>
        <w:pStyle w:val="EW"/>
      </w:pPr>
      <w:r w:rsidRPr="00DF18AB">
        <w:t>PSI</w:t>
      </w:r>
      <w:r w:rsidRPr="00DF18AB">
        <w:tab/>
        <w:t>Public Service Identity</w:t>
      </w:r>
    </w:p>
    <w:p w14:paraId="3A158527" w14:textId="77777777" w:rsidR="00030514" w:rsidRPr="00DF18AB" w:rsidRDefault="00030514" w:rsidP="00030514">
      <w:pPr>
        <w:pStyle w:val="EW"/>
      </w:pPr>
      <w:r w:rsidRPr="00DF18AB">
        <w:t>PSTN</w:t>
      </w:r>
      <w:r w:rsidRPr="00DF18AB">
        <w:tab/>
        <w:t>Public Switched Telephone Network</w:t>
      </w:r>
    </w:p>
    <w:p w14:paraId="66A2034E" w14:textId="77777777" w:rsidR="00030514" w:rsidRPr="00DF18AB" w:rsidRDefault="00030514" w:rsidP="00030514">
      <w:pPr>
        <w:pStyle w:val="EW"/>
      </w:pPr>
      <w:r w:rsidRPr="00DF18AB">
        <w:t>QoS</w:t>
      </w:r>
      <w:r w:rsidRPr="00DF18AB">
        <w:tab/>
        <w:t>Quality of Service</w:t>
      </w:r>
    </w:p>
    <w:p w14:paraId="7065B4E1" w14:textId="77777777" w:rsidR="00030514" w:rsidRPr="00DF18AB" w:rsidRDefault="00030514" w:rsidP="00030514">
      <w:pPr>
        <w:pStyle w:val="EW"/>
      </w:pPr>
      <w:r w:rsidRPr="00DF18AB">
        <w:t>RAB</w:t>
      </w:r>
      <w:r w:rsidRPr="00DF18AB">
        <w:tab/>
        <w:t>Radio Access Bearer</w:t>
      </w:r>
    </w:p>
    <w:p w14:paraId="08D90B03" w14:textId="77777777" w:rsidR="00030514" w:rsidRPr="00DF18AB" w:rsidRDefault="00030514" w:rsidP="00030514">
      <w:pPr>
        <w:pStyle w:val="EW"/>
      </w:pPr>
      <w:r w:rsidRPr="00DF18AB">
        <w:t>RFC</w:t>
      </w:r>
      <w:r w:rsidRPr="00DF18AB">
        <w:tab/>
        <w:t>Request for Comments</w:t>
      </w:r>
    </w:p>
    <w:p w14:paraId="09881B87" w14:textId="77777777" w:rsidR="00030514" w:rsidRPr="00DF18AB" w:rsidRDefault="00030514" w:rsidP="00030514">
      <w:pPr>
        <w:pStyle w:val="EW"/>
      </w:pPr>
      <w:r w:rsidRPr="00DF18AB">
        <w:t>SCS</w:t>
      </w:r>
      <w:r w:rsidRPr="00DF18AB">
        <w:tab/>
        <w:t>Service Capability Server</w:t>
      </w:r>
    </w:p>
    <w:p w14:paraId="4594CEAD" w14:textId="77777777" w:rsidR="00030514" w:rsidRPr="00DF18AB" w:rsidRDefault="00030514" w:rsidP="00030514">
      <w:pPr>
        <w:pStyle w:val="EW"/>
      </w:pPr>
      <w:r w:rsidRPr="00DF18AB">
        <w:t>S</w:t>
      </w:r>
      <w:r w:rsidRPr="00DF18AB">
        <w:noBreakHyphen/>
        <w:t>CSCF</w:t>
      </w:r>
      <w:r w:rsidRPr="00DF18AB">
        <w:tab/>
        <w:t>Serving</w:t>
      </w:r>
      <w:r w:rsidRPr="00DF18AB">
        <w:noBreakHyphen/>
        <w:t>CSCF</w:t>
      </w:r>
    </w:p>
    <w:p w14:paraId="78C9AB5F" w14:textId="77777777" w:rsidR="00030514" w:rsidRPr="00DF18AB" w:rsidRDefault="00030514" w:rsidP="00030514">
      <w:pPr>
        <w:pStyle w:val="EW"/>
      </w:pPr>
      <w:r w:rsidRPr="00DF18AB">
        <w:t>SDP</w:t>
      </w:r>
      <w:r w:rsidRPr="00DF18AB">
        <w:tab/>
        <w:t>Session Description Protocol</w:t>
      </w:r>
    </w:p>
    <w:p w14:paraId="6BC04442" w14:textId="77777777" w:rsidR="00030514" w:rsidRPr="00DF18AB" w:rsidRDefault="00030514" w:rsidP="00030514">
      <w:pPr>
        <w:pStyle w:val="EW"/>
      </w:pPr>
      <w:r w:rsidRPr="00DF18AB">
        <w:t>SGSN</w:t>
      </w:r>
      <w:r w:rsidRPr="00DF18AB">
        <w:tab/>
        <w:t>Serving GPRS Support Node</w:t>
      </w:r>
    </w:p>
    <w:p w14:paraId="4A0795C8" w14:textId="77777777" w:rsidR="00030514" w:rsidRPr="00DF18AB" w:rsidRDefault="00030514" w:rsidP="00030514">
      <w:pPr>
        <w:pStyle w:val="EW"/>
      </w:pPr>
      <w:r w:rsidRPr="00DF18AB">
        <w:t>SLF</w:t>
      </w:r>
      <w:r w:rsidRPr="00DF18AB">
        <w:tab/>
        <w:t>Subscription Locator Function</w:t>
      </w:r>
    </w:p>
    <w:p w14:paraId="2009F299" w14:textId="77777777" w:rsidR="00030514" w:rsidRDefault="00030514" w:rsidP="00030514">
      <w:pPr>
        <w:pStyle w:val="EW"/>
      </w:pPr>
      <w:r>
        <w:t>SNPN</w:t>
      </w:r>
      <w:r>
        <w:tab/>
        <w:t>Stand-alone Non-Public Network</w:t>
      </w:r>
    </w:p>
    <w:p w14:paraId="38ACA25C" w14:textId="77777777" w:rsidR="00030514" w:rsidRPr="00DF18AB" w:rsidRDefault="00030514" w:rsidP="00030514">
      <w:pPr>
        <w:pStyle w:val="EW"/>
      </w:pPr>
      <w:r w:rsidRPr="00DF18AB">
        <w:t>SSF</w:t>
      </w:r>
      <w:r w:rsidRPr="00DF18AB">
        <w:tab/>
        <w:t>Service Switching Function</w:t>
      </w:r>
    </w:p>
    <w:p w14:paraId="51DD87E6" w14:textId="77777777" w:rsidR="00030514" w:rsidRPr="00DF18AB" w:rsidRDefault="00030514" w:rsidP="00030514">
      <w:pPr>
        <w:pStyle w:val="EW"/>
      </w:pPr>
      <w:r w:rsidRPr="00DF18AB">
        <w:t>SS7</w:t>
      </w:r>
      <w:r w:rsidRPr="00DF18AB">
        <w:tab/>
        <w:t>Signalling System 7</w:t>
      </w:r>
    </w:p>
    <w:p w14:paraId="3AB372A6" w14:textId="77777777" w:rsidR="00030514" w:rsidRPr="00DF18AB" w:rsidRDefault="00030514" w:rsidP="00030514">
      <w:pPr>
        <w:pStyle w:val="EW"/>
      </w:pPr>
      <w:r w:rsidRPr="00DF18AB">
        <w:t>SIM</w:t>
      </w:r>
      <w:r w:rsidRPr="00DF18AB">
        <w:tab/>
        <w:t>Subscriber Identity Module</w:t>
      </w:r>
    </w:p>
    <w:p w14:paraId="114219F5" w14:textId="77777777" w:rsidR="00030514" w:rsidRPr="00DF18AB" w:rsidRDefault="00030514" w:rsidP="00030514">
      <w:pPr>
        <w:pStyle w:val="EW"/>
      </w:pPr>
      <w:r w:rsidRPr="00DF18AB">
        <w:t>SIP</w:t>
      </w:r>
      <w:r w:rsidRPr="00DF18AB">
        <w:tab/>
        <w:t>Session Initiation Protocol</w:t>
      </w:r>
    </w:p>
    <w:p w14:paraId="2FEA82B4" w14:textId="77777777" w:rsidR="00030514" w:rsidRPr="00DF18AB" w:rsidRDefault="00030514" w:rsidP="00030514">
      <w:pPr>
        <w:pStyle w:val="EW"/>
      </w:pPr>
      <w:r w:rsidRPr="00DF18AB">
        <w:t>S</w:t>
      </w:r>
      <w:r w:rsidRPr="00DF18AB">
        <w:noBreakHyphen/>
        <w:t>GW</w:t>
      </w:r>
      <w:r w:rsidRPr="00DF18AB">
        <w:tab/>
        <w:t>Signalling Gateway</w:t>
      </w:r>
    </w:p>
    <w:p w14:paraId="52A4FDCB" w14:textId="77777777" w:rsidR="00030514" w:rsidRPr="00DF18AB" w:rsidRDefault="00030514" w:rsidP="00030514">
      <w:pPr>
        <w:pStyle w:val="EW"/>
      </w:pPr>
      <w:r w:rsidRPr="00DF18AB">
        <w:t>TAS</w:t>
      </w:r>
      <w:r w:rsidRPr="00DF18AB">
        <w:tab/>
        <w:t>Telephony Application Server</w:t>
      </w:r>
    </w:p>
    <w:p w14:paraId="1EA93CC0" w14:textId="77777777" w:rsidR="00030514" w:rsidRPr="00DF18AB" w:rsidRDefault="00030514" w:rsidP="00030514">
      <w:pPr>
        <w:pStyle w:val="EW"/>
      </w:pPr>
      <w:r w:rsidRPr="00DF18AB">
        <w:t>T</w:t>
      </w:r>
      <w:r w:rsidRPr="00DF18AB">
        <w:noBreakHyphen/>
        <w:t>GRUU</w:t>
      </w:r>
      <w:r w:rsidRPr="00DF18AB">
        <w:tab/>
        <w:t>Temporary Globally Routable User Agent URI</w:t>
      </w:r>
    </w:p>
    <w:p w14:paraId="5D8C49B8" w14:textId="77777777" w:rsidR="00030514" w:rsidRPr="00DF18AB" w:rsidRDefault="00030514" w:rsidP="00030514">
      <w:pPr>
        <w:pStyle w:val="EW"/>
      </w:pPr>
      <w:r w:rsidRPr="00DF18AB">
        <w:t>THIG</w:t>
      </w:r>
      <w:r w:rsidRPr="00DF18AB">
        <w:tab/>
        <w:t>Topology Hiding Inter-network Gateway</w:t>
      </w:r>
    </w:p>
    <w:p w14:paraId="69F50BFB" w14:textId="77777777" w:rsidR="00030514" w:rsidRPr="00DF18AB" w:rsidRDefault="00030514" w:rsidP="00030514">
      <w:pPr>
        <w:pStyle w:val="EW"/>
      </w:pPr>
      <w:proofErr w:type="spellStart"/>
      <w:r w:rsidRPr="00DF18AB">
        <w:t>TrGW</w:t>
      </w:r>
      <w:proofErr w:type="spellEnd"/>
      <w:r w:rsidRPr="00DF18AB">
        <w:tab/>
        <w:t>Transition Gateway</w:t>
      </w:r>
    </w:p>
    <w:p w14:paraId="78D98AD9" w14:textId="77777777" w:rsidR="00030514" w:rsidRPr="00DF18AB" w:rsidRDefault="00030514" w:rsidP="00030514">
      <w:pPr>
        <w:pStyle w:val="EW"/>
      </w:pPr>
      <w:r w:rsidRPr="00DF18AB">
        <w:t>UE</w:t>
      </w:r>
      <w:r w:rsidRPr="00DF18AB">
        <w:tab/>
        <w:t>User Equipment</w:t>
      </w:r>
    </w:p>
    <w:p w14:paraId="4CB0B1E6" w14:textId="77777777" w:rsidR="00030514" w:rsidRPr="00DF18AB" w:rsidRDefault="00030514" w:rsidP="00030514">
      <w:pPr>
        <w:pStyle w:val="EW"/>
      </w:pPr>
      <w:r w:rsidRPr="00DF18AB">
        <w:t>UMTS</w:t>
      </w:r>
      <w:r w:rsidRPr="00DF18AB">
        <w:tab/>
        <w:t>Universal Mobile Telecommunications System</w:t>
      </w:r>
    </w:p>
    <w:p w14:paraId="31A5A331" w14:textId="77777777" w:rsidR="00030514" w:rsidRPr="00DF18AB" w:rsidRDefault="00030514" w:rsidP="00030514">
      <w:pPr>
        <w:pStyle w:val="EW"/>
      </w:pPr>
      <w:r w:rsidRPr="00DF18AB">
        <w:t>URL</w:t>
      </w:r>
      <w:r w:rsidRPr="00DF18AB">
        <w:tab/>
        <w:t>Universal Resource Locator</w:t>
      </w:r>
    </w:p>
    <w:p w14:paraId="3A725216" w14:textId="77777777" w:rsidR="00030514" w:rsidRPr="00DF18AB" w:rsidRDefault="00030514" w:rsidP="00030514">
      <w:pPr>
        <w:pStyle w:val="EW"/>
      </w:pPr>
      <w:r w:rsidRPr="00DF18AB">
        <w:t>USIM</w:t>
      </w:r>
      <w:r w:rsidRPr="00DF18AB">
        <w:tab/>
        <w:t>UMTS SIM</w:t>
      </w:r>
    </w:p>
    <w:p w14:paraId="4EC3F42D" w14:textId="77777777" w:rsidR="00030514" w:rsidRDefault="00030514" w:rsidP="00030514"/>
    <w:p w14:paraId="0D7D1E85" w14:textId="77777777" w:rsidR="00030514" w:rsidRPr="00030514" w:rsidRDefault="00030514" w:rsidP="00030514"/>
    <w:p w14:paraId="140895F5" w14:textId="77777777" w:rsidR="00030514" w:rsidRPr="0042466D" w:rsidRDefault="00030514" w:rsidP="00030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4F07E3F" w14:textId="77777777" w:rsidR="00CA2D6C" w:rsidRPr="00744A74" w:rsidRDefault="00CA2D6C" w:rsidP="00CA2D6C">
      <w:pPr>
        <w:keepNext/>
        <w:keepLines/>
        <w:pBdr>
          <w:top w:val="single" w:sz="12" w:space="3" w:color="auto"/>
        </w:pBdr>
        <w:spacing w:before="240"/>
        <w:outlineLvl w:val="7"/>
        <w:rPr>
          <w:ins w:id="7" w:author="HW" w:date="2023-02-10T13:25:00Z"/>
          <w:rFonts w:ascii="Arial" w:eastAsia="等线" w:hAnsi="Arial"/>
          <w:sz w:val="36"/>
          <w:lang w:eastAsia="zh-CN"/>
        </w:rPr>
      </w:pPr>
      <w:bookmarkStart w:id="8" w:name="_Toc83210231"/>
      <w:ins w:id="9" w:author="HW" w:date="2023-02-10T13:25:00Z">
        <w:r w:rsidRPr="00744A74">
          <w:rPr>
            <w:rFonts w:ascii="Arial" w:eastAsia="等线" w:hAnsi="Arial"/>
            <w:sz w:val="36"/>
          </w:rPr>
          <w:t xml:space="preserve">Annex </w:t>
        </w:r>
        <w:r>
          <w:rPr>
            <w:rFonts w:ascii="Arial" w:eastAsia="等线" w:hAnsi="Arial"/>
            <w:sz w:val="36"/>
          </w:rPr>
          <w:t>XX</w:t>
        </w:r>
        <w:r w:rsidRPr="00744A74">
          <w:rPr>
            <w:rFonts w:ascii="Arial" w:eastAsia="等线" w:hAnsi="Arial"/>
            <w:sz w:val="36"/>
          </w:rPr>
          <w:t xml:space="preserve"> (</w:t>
        </w:r>
        <w:r>
          <w:rPr>
            <w:rFonts w:ascii="Arial" w:eastAsia="等线" w:hAnsi="Arial" w:hint="eastAsia"/>
            <w:sz w:val="36"/>
            <w:lang w:eastAsia="zh-CN"/>
          </w:rPr>
          <w:t>nor</w:t>
        </w:r>
        <w:r w:rsidRPr="00744A74">
          <w:rPr>
            <w:rFonts w:ascii="Arial" w:eastAsia="等线" w:hAnsi="Arial"/>
            <w:sz w:val="36"/>
          </w:rPr>
          <w:t>mative):</w:t>
        </w:r>
        <w:r w:rsidRPr="00744A74">
          <w:rPr>
            <w:rFonts w:ascii="Arial" w:eastAsia="等线" w:hAnsi="Arial"/>
            <w:sz w:val="36"/>
          </w:rPr>
          <w:br/>
          <w:t xml:space="preserve">Support of </w:t>
        </w:r>
        <w:bookmarkEnd w:id="8"/>
        <w:r>
          <w:rPr>
            <w:rFonts w:ascii="Arial" w:eastAsia="等线" w:hAnsi="Arial" w:hint="eastAsia"/>
            <w:sz w:val="36"/>
            <w:lang w:eastAsia="zh-CN"/>
          </w:rPr>
          <w:t>Data Channel services in IMS</w:t>
        </w:r>
      </w:ins>
    </w:p>
    <w:p w14:paraId="0927F442" w14:textId="77777777" w:rsidR="00CA2D6C" w:rsidRDefault="00CA2D6C" w:rsidP="00CA2D6C">
      <w:pPr>
        <w:pStyle w:val="1"/>
        <w:rPr>
          <w:ins w:id="10" w:author="HW" w:date="2023-02-10T13:25:00Z"/>
          <w:lang w:eastAsia="zh-CN"/>
        </w:rPr>
      </w:pPr>
      <w:bookmarkStart w:id="11" w:name="_Toc83210232"/>
      <w:proofErr w:type="spellStart"/>
      <w:ins w:id="12" w:author="HW" w:date="2023-02-10T13:25:00Z">
        <w:r>
          <w:rPr>
            <w:rFonts w:hint="eastAsia"/>
            <w:lang w:eastAsia="zh-CN"/>
          </w:rPr>
          <w:t>XX</w:t>
        </w:r>
        <w:r w:rsidRPr="00744A74">
          <w:t>.</w:t>
        </w:r>
        <w:r>
          <w:t>y</w:t>
        </w:r>
        <w:proofErr w:type="spellEnd"/>
        <w:r w:rsidRPr="00744A74">
          <w:tab/>
        </w:r>
        <w:bookmarkEnd w:id="11"/>
        <w:r>
          <w:t>Support of AR Communication</w:t>
        </w:r>
      </w:ins>
    </w:p>
    <w:p w14:paraId="5CD23262" w14:textId="77777777" w:rsidR="00CA2D6C" w:rsidRDefault="00CA2D6C" w:rsidP="00CA2D6C">
      <w:pPr>
        <w:pStyle w:val="2"/>
        <w:rPr>
          <w:ins w:id="13" w:author="HW" w:date="2023-02-10T13:25:00Z"/>
          <w:lang w:eastAsia="zh-CN"/>
        </w:rPr>
      </w:pPr>
      <w:ins w:id="14" w:author="HW" w:date="2023-02-10T13:25:00Z">
        <w:r>
          <w:rPr>
            <w:rFonts w:hint="eastAsia"/>
            <w:lang w:eastAsia="zh-CN"/>
          </w:rPr>
          <w:t>X</w:t>
        </w:r>
        <w:r>
          <w:rPr>
            <w:lang w:eastAsia="zh-CN"/>
          </w:rPr>
          <w:t>X.y.1 General</w:t>
        </w:r>
      </w:ins>
    </w:p>
    <w:p w14:paraId="06E3D277" w14:textId="77777777" w:rsidR="00CA2D6C" w:rsidRDefault="00CA2D6C" w:rsidP="00CA2D6C">
      <w:pPr>
        <w:rPr>
          <w:ins w:id="15" w:author="HW" w:date="2023-02-10T13:25:00Z"/>
          <w:rFonts w:eastAsia="微软雅黑"/>
          <w:lang w:eastAsia="zh-CN"/>
        </w:rPr>
      </w:pPr>
      <w:ins w:id="16" w:author="HW" w:date="2023-02-10T13:25:00Z">
        <w:r>
          <w:rPr>
            <w:rFonts w:eastAsia="微软雅黑"/>
            <w:lang w:eastAsia="zh-CN"/>
          </w:rPr>
          <w:t>To satisfy the needs of different AR devices that have different media processing capabilities, IMS needs to support media transmission and media rendering related to AR communication. This clause defines how IMS can be enhanced to support AR communication.</w:t>
        </w:r>
      </w:ins>
    </w:p>
    <w:p w14:paraId="6D0DD22E" w14:textId="77777777" w:rsidR="00CA2D6C" w:rsidRDefault="00CA2D6C" w:rsidP="00CA2D6C">
      <w:pPr>
        <w:pStyle w:val="2"/>
        <w:rPr>
          <w:ins w:id="17" w:author="HW" w:date="2023-02-10T13:25:00Z"/>
          <w:lang w:eastAsia="zh-CN"/>
        </w:rPr>
      </w:pPr>
      <w:ins w:id="18" w:author="HW" w:date="2023-02-10T13:25:00Z">
        <w:r>
          <w:rPr>
            <w:rFonts w:hint="eastAsia"/>
            <w:lang w:eastAsia="zh-CN"/>
          </w:rPr>
          <w:lastRenderedPageBreak/>
          <w:t>X</w:t>
        </w:r>
        <w:r>
          <w:rPr>
            <w:lang w:eastAsia="zh-CN"/>
          </w:rPr>
          <w:t>X.y.2 Architecture and functions</w:t>
        </w:r>
      </w:ins>
    </w:p>
    <w:p w14:paraId="46451C55" w14:textId="77777777" w:rsidR="00CA2D6C" w:rsidRPr="00C510FB" w:rsidRDefault="00CA2D6C" w:rsidP="00CA2D6C">
      <w:pPr>
        <w:pStyle w:val="3"/>
        <w:rPr>
          <w:ins w:id="19" w:author="HW" w:date="2023-02-10T13:25:00Z"/>
          <w:lang w:eastAsia="zh-CN"/>
        </w:rPr>
      </w:pPr>
      <w:ins w:id="20" w:author="HW" w:date="2023-02-10T13:25:00Z">
        <w:r>
          <w:rPr>
            <w:rFonts w:hint="eastAsia"/>
            <w:lang w:eastAsia="zh-CN"/>
          </w:rPr>
          <w:t>X</w:t>
        </w:r>
        <w:r>
          <w:rPr>
            <w:lang w:eastAsia="zh-CN"/>
          </w:rPr>
          <w:t>X.y.2.1 Architecture</w:t>
        </w:r>
      </w:ins>
    </w:p>
    <w:p w14:paraId="645CB8D3" w14:textId="77777777" w:rsidR="00CA2D6C" w:rsidRPr="00C8553E" w:rsidRDefault="00CA2D6C" w:rsidP="00CA2D6C">
      <w:pPr>
        <w:rPr>
          <w:ins w:id="21" w:author="HW" w:date="2023-02-10T13:25:00Z"/>
          <w:rFonts w:eastAsia="微软雅黑"/>
          <w:lang w:eastAsia="zh-CN"/>
        </w:rPr>
      </w:pPr>
      <w:ins w:id="22" w:author="HW" w:date="2023-02-10T13:25:00Z">
        <w:r>
          <w:rPr>
            <w:rFonts w:hint="eastAsia"/>
            <w:lang w:eastAsia="zh-CN"/>
          </w:rPr>
          <w:t>Figure XX.</w:t>
        </w:r>
        <w:r>
          <w:rPr>
            <w:lang w:eastAsia="zh-CN"/>
          </w:rPr>
          <w:t>y.2.1</w:t>
        </w:r>
        <w:r>
          <w:rPr>
            <w:rFonts w:hint="eastAsia"/>
            <w:lang w:eastAsia="zh-CN"/>
          </w:rPr>
          <w:t>-1 shows the architectur</w:t>
        </w:r>
        <w:r>
          <w:rPr>
            <w:lang w:eastAsia="zh-CN"/>
          </w:rPr>
          <w:t>e to support AR communication.</w:t>
        </w:r>
      </w:ins>
    </w:p>
    <w:p w14:paraId="542B6F96" w14:textId="77777777" w:rsidR="00CA2D6C" w:rsidRPr="00B8094F" w:rsidRDefault="00CA2D6C" w:rsidP="00CA2D6C">
      <w:pPr>
        <w:rPr>
          <w:ins w:id="23" w:author="HW" w:date="2023-02-10T13:25:00Z"/>
        </w:rPr>
      </w:pPr>
    </w:p>
    <w:p w14:paraId="2164ADC7" w14:textId="77777777" w:rsidR="00CA2D6C" w:rsidRPr="00C8553E" w:rsidRDefault="00CA2D6C" w:rsidP="00CA2D6C">
      <w:pPr>
        <w:pStyle w:val="TH"/>
        <w:rPr>
          <w:ins w:id="24" w:author="HW" w:date="2023-02-10T13:25:00Z"/>
        </w:rPr>
      </w:pPr>
      <w:ins w:id="25" w:author="HW" w:date="2023-02-10T13:25:00Z">
        <w:r>
          <w:object w:dxaOrig="12661" w:dyaOrig="6541" w14:anchorId="03EDB7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2" type="#_x0000_t75" style="width:481.55pt;height:248.25pt" o:ole="">
              <v:imagedata r:id="rId13" o:title=""/>
            </v:shape>
            <o:OLEObject Type="Embed" ProgID="Visio.Drawing.15" ShapeID="_x0000_i1092" DrawAspect="Content" ObjectID="_1737541803" r:id="rId14"/>
          </w:object>
        </w:r>
      </w:ins>
    </w:p>
    <w:p w14:paraId="2E6B6E6E" w14:textId="77777777" w:rsidR="00CA2D6C" w:rsidRPr="00C8553E" w:rsidRDefault="00CA2D6C" w:rsidP="00CA2D6C">
      <w:pPr>
        <w:pStyle w:val="TF"/>
        <w:rPr>
          <w:ins w:id="26" w:author="HW" w:date="2023-02-10T13:25:00Z"/>
        </w:rPr>
      </w:pPr>
      <w:ins w:id="27" w:author="HW" w:date="2023-02-10T13:25:00Z">
        <w:r w:rsidRPr="00C8553E">
          <w:t xml:space="preserve">Figure </w:t>
        </w:r>
        <w:r>
          <w:t>xx</w:t>
        </w:r>
        <w:r w:rsidRPr="00C8553E">
          <w:t>.</w:t>
        </w:r>
        <w:r>
          <w:t>y.2.1</w:t>
        </w:r>
        <w:r w:rsidRPr="00C8553E">
          <w:t>-1</w:t>
        </w:r>
        <w:r>
          <w:t>:</w:t>
        </w:r>
        <w:r w:rsidRPr="00C8553E">
          <w:t xml:space="preserve"> </w:t>
        </w:r>
        <w:r>
          <w:t>A</w:t>
        </w:r>
        <w:r w:rsidRPr="00C8553E">
          <w:t>rchitecture to support AR communication</w:t>
        </w:r>
      </w:ins>
    </w:p>
    <w:p w14:paraId="6A784235" w14:textId="77777777" w:rsidR="00CA2D6C" w:rsidRDefault="00CA2D6C" w:rsidP="00CA2D6C">
      <w:pPr>
        <w:pStyle w:val="NO"/>
        <w:rPr>
          <w:ins w:id="28" w:author="HW" w:date="2023-02-10T13:25:00Z"/>
        </w:rPr>
      </w:pPr>
      <w:ins w:id="29" w:author="HW" w:date="2023-02-10T13:25:00Z">
        <w:r w:rsidRPr="002C7DDE">
          <w:t>NOTE</w:t>
        </w:r>
        <w:r>
          <w:t> 1</w:t>
        </w:r>
        <w:r w:rsidRPr="002C7DDE">
          <w:t>:</w:t>
        </w:r>
        <w:r w:rsidRPr="002C7DDE">
          <w:rPr>
            <w:rFonts w:eastAsia="宋体"/>
            <w:lang w:eastAsia="zh-CN"/>
          </w:rPr>
          <w:tab/>
        </w:r>
        <w:r w:rsidRPr="002C7DDE">
          <w:t>The DCMF could be an enhanced MRF that support DC.</w:t>
        </w:r>
      </w:ins>
    </w:p>
    <w:p w14:paraId="2290D9B3" w14:textId="77777777" w:rsidR="00CA2D6C" w:rsidRDefault="00CA2D6C" w:rsidP="00CA2D6C">
      <w:pPr>
        <w:pStyle w:val="NO"/>
        <w:rPr>
          <w:ins w:id="30" w:author="HW" w:date="2023-02-10T13:25:00Z"/>
        </w:rPr>
      </w:pPr>
      <w:ins w:id="31" w:author="HW" w:date="2023-02-10T13:25:00Z">
        <w:r>
          <w:t>NOTE 2:</w:t>
        </w:r>
        <w:r>
          <w:tab/>
          <w:t>The AR Application Server is a specific DC Application Server and is out of scope of 3GPP.</w:t>
        </w:r>
      </w:ins>
    </w:p>
    <w:p w14:paraId="29FC77D4" w14:textId="77777777" w:rsidR="00CA2D6C" w:rsidRDefault="00CA2D6C" w:rsidP="00CA2D6C">
      <w:pPr>
        <w:pStyle w:val="NO"/>
        <w:rPr>
          <w:ins w:id="32" w:author="HW" w:date="2023-02-10T13:25:00Z"/>
          <w:rFonts w:eastAsia="宋体"/>
        </w:rPr>
      </w:pPr>
      <w:ins w:id="33" w:author="HW" w:date="2023-02-10T13:25:00Z">
        <w:r>
          <w:t>NOTE 3:</w:t>
        </w:r>
        <w:r>
          <w:tab/>
          <w:t>The ARMF is a logical network function element and can be collocated with other media functions such as DCMF or enhanced MRF.</w:t>
        </w:r>
      </w:ins>
    </w:p>
    <w:p w14:paraId="558DC4A6" w14:textId="77777777" w:rsidR="00CA2D6C" w:rsidRDefault="00CA2D6C" w:rsidP="00CA2D6C">
      <w:pPr>
        <w:pStyle w:val="NO"/>
        <w:rPr>
          <w:ins w:id="34" w:author="HW" w:date="2023-02-10T13:25:00Z"/>
        </w:rPr>
      </w:pPr>
      <w:ins w:id="35" w:author="HW" w:date="2023-02-10T13:25:00Z">
        <w:r>
          <w:rPr>
            <w:rFonts w:hint="eastAsia"/>
            <w:lang w:eastAsia="zh-CN"/>
          </w:rPr>
          <w:t>NOTE</w:t>
        </w:r>
        <w:r>
          <w:rPr>
            <w:lang w:eastAsia="zh-CN"/>
          </w:rPr>
          <w:t> 4</w:t>
        </w:r>
        <w:r>
          <w:t>:</w:t>
        </w:r>
        <w:r>
          <w:rPr>
            <w:rFonts w:hint="eastAsia"/>
            <w:lang w:eastAsia="zh-CN"/>
          </w:rPr>
          <w:tab/>
        </w:r>
        <w:r>
          <w:t>The MDC4 reference point is</w:t>
        </w:r>
        <w:r w:rsidRPr="00A226AE">
          <w:t xml:space="preserve"> not specified in </w:t>
        </w:r>
        <w:r>
          <w:t>3GPP R18</w:t>
        </w:r>
        <w:r w:rsidRPr="00A226AE">
          <w:t>.</w:t>
        </w:r>
      </w:ins>
    </w:p>
    <w:p w14:paraId="3ABDFCD5" w14:textId="77777777" w:rsidR="00CA2D6C" w:rsidRPr="00B1773A" w:rsidRDefault="00CA2D6C" w:rsidP="00CA2D6C">
      <w:pPr>
        <w:pStyle w:val="NO"/>
        <w:rPr>
          <w:ins w:id="36" w:author="HW" w:date="2023-02-10T13:25:00Z"/>
          <w:lang w:eastAsia="zh-CN"/>
        </w:rPr>
      </w:pPr>
      <w:ins w:id="37" w:author="HW" w:date="2023-02-10T13:25:00Z">
        <w:r>
          <w:rPr>
            <w:lang w:eastAsia="zh-CN"/>
          </w:rPr>
          <w:t>NOTE 5:</w:t>
        </w:r>
        <w:r>
          <w:rPr>
            <w:lang w:eastAsia="zh-CN"/>
          </w:rPr>
          <w:tab/>
          <w:t xml:space="preserve">Definition of the DC4 and MDC2 reference points will be aligned with the overall data channel architecture. </w:t>
        </w:r>
      </w:ins>
    </w:p>
    <w:p w14:paraId="259939C4" w14:textId="77777777" w:rsidR="00CA2D6C" w:rsidRDefault="00CA2D6C" w:rsidP="00CA2D6C">
      <w:pPr>
        <w:pStyle w:val="3"/>
        <w:rPr>
          <w:ins w:id="38" w:author="HW" w:date="2023-02-10T13:25:00Z"/>
          <w:lang w:eastAsia="zh-CN"/>
        </w:rPr>
      </w:pPr>
      <w:ins w:id="39" w:author="HW" w:date="2023-02-10T13:25:00Z">
        <w:r>
          <w:rPr>
            <w:rFonts w:hint="eastAsia"/>
            <w:lang w:eastAsia="zh-CN"/>
          </w:rPr>
          <w:t>X</w:t>
        </w:r>
        <w:r>
          <w:rPr>
            <w:lang w:eastAsia="zh-CN"/>
          </w:rPr>
          <w:t>X.y.2.2 Functional entities</w:t>
        </w:r>
      </w:ins>
    </w:p>
    <w:p w14:paraId="0249EB80" w14:textId="77777777" w:rsidR="00CA2D6C" w:rsidRPr="00C510FB" w:rsidRDefault="00CA2D6C" w:rsidP="00CA2D6C">
      <w:pPr>
        <w:rPr>
          <w:ins w:id="40" w:author="HW" w:date="2023-02-10T13:25:00Z"/>
          <w:lang w:eastAsia="zh-CN"/>
        </w:rPr>
      </w:pPr>
      <w:ins w:id="41" w:author="HW" w:date="2023-02-10T13:25:00Z">
        <w:r>
          <w:rPr>
            <w:rFonts w:eastAsia="MS Mincho"/>
          </w:rPr>
          <w:t xml:space="preserve">The </w:t>
        </w:r>
        <w:r w:rsidRPr="00C8553E">
          <w:rPr>
            <w:rFonts w:eastAsia="MS Mincho"/>
          </w:rPr>
          <w:t xml:space="preserve">AR communication architecture is based on </w:t>
        </w:r>
        <w:r>
          <w:rPr>
            <w:rFonts w:eastAsia="MS Mincho"/>
          </w:rPr>
          <w:t xml:space="preserve">the overall </w:t>
        </w:r>
        <w:r w:rsidRPr="00C8553E">
          <w:rPr>
            <w:rFonts w:eastAsia="MS Mincho"/>
          </w:rPr>
          <w:t>data channel architecture, including the following network functions</w:t>
        </w:r>
        <w:r>
          <w:rPr>
            <w:rFonts w:eastAsia="MS Mincho"/>
          </w:rPr>
          <w:t>.</w:t>
        </w:r>
      </w:ins>
    </w:p>
    <w:p w14:paraId="68DC3210" w14:textId="77777777" w:rsidR="00CA2D6C" w:rsidRDefault="00CA2D6C" w:rsidP="00CA2D6C">
      <w:pPr>
        <w:pStyle w:val="4"/>
        <w:rPr>
          <w:ins w:id="42" w:author="HW" w:date="2023-02-10T13:25:00Z"/>
        </w:rPr>
      </w:pPr>
      <w:ins w:id="43" w:author="HW" w:date="2023-02-10T13:25:00Z">
        <w:r>
          <w:rPr>
            <w:rFonts w:hint="eastAsia"/>
            <w:lang w:eastAsia="zh-CN"/>
          </w:rPr>
          <w:t>X</w:t>
        </w:r>
        <w:r>
          <w:rPr>
            <w:lang w:eastAsia="zh-CN"/>
          </w:rPr>
          <w:t xml:space="preserve">X.y.2.2.1 </w:t>
        </w:r>
        <w:r>
          <w:t>AR Media Function (ARMF)</w:t>
        </w:r>
      </w:ins>
    </w:p>
    <w:p w14:paraId="6279823B" w14:textId="77777777" w:rsidR="00CA2D6C" w:rsidRDefault="00CA2D6C" w:rsidP="00CA2D6C">
      <w:pPr>
        <w:rPr>
          <w:ins w:id="44" w:author="HW" w:date="2023-02-10T13:25:00Z"/>
        </w:rPr>
      </w:pPr>
      <w:ins w:id="45" w:author="HW" w:date="2023-02-10T13:25:00Z">
        <w:r>
          <w:rPr>
            <w:rFonts w:hint="eastAsia"/>
            <w:lang w:eastAsia="zh-CN"/>
          </w:rPr>
          <w:t>T</w:t>
        </w:r>
        <w:r>
          <w:rPr>
            <w:lang w:eastAsia="zh-CN"/>
          </w:rPr>
          <w:t xml:space="preserve">he ARMF provides </w:t>
        </w:r>
        <w:r>
          <w:t>AR media transmission and AR media rendering function. The ARMF has the following functionalities:</w:t>
        </w:r>
      </w:ins>
    </w:p>
    <w:p w14:paraId="6A85E9EC" w14:textId="77777777" w:rsidR="00CA2D6C" w:rsidRDefault="00CA2D6C" w:rsidP="00CA2D6C">
      <w:pPr>
        <w:pStyle w:val="B1"/>
        <w:rPr>
          <w:ins w:id="46" w:author="HW" w:date="2023-02-10T13:25:00Z"/>
        </w:rPr>
      </w:pPr>
      <w:ins w:id="47" w:author="HW" w:date="2023-02-10T13:25:00Z">
        <w:r w:rsidRPr="00413178">
          <w:t>-</w:t>
        </w:r>
        <w:r w:rsidRPr="00413178">
          <w:tab/>
        </w:r>
        <w:r>
          <w:t>The ARMF receives and store AR service media handling logic from AR AS.</w:t>
        </w:r>
      </w:ins>
    </w:p>
    <w:p w14:paraId="2E6BF06E" w14:textId="77777777" w:rsidR="00CA2D6C" w:rsidRDefault="00CA2D6C" w:rsidP="00CA2D6C">
      <w:pPr>
        <w:pStyle w:val="B1"/>
        <w:rPr>
          <w:ins w:id="48" w:author="HW" w:date="2023-02-10T13:25:00Z"/>
        </w:rPr>
      </w:pPr>
      <w:ins w:id="49" w:author="HW" w:date="2023-02-10T13:25:00Z">
        <w:r w:rsidRPr="00413178">
          <w:t>-</w:t>
        </w:r>
        <w:r w:rsidRPr="00413178">
          <w:tab/>
        </w:r>
        <w:r>
          <w:t>The ARMF receives AR media resource management control message from IMS AS and applies AR media rendering resource.</w:t>
        </w:r>
      </w:ins>
    </w:p>
    <w:p w14:paraId="7DF382CD" w14:textId="77777777" w:rsidR="00CA2D6C" w:rsidRPr="00A91F00" w:rsidRDefault="00CA2D6C" w:rsidP="00CA2D6C">
      <w:pPr>
        <w:pStyle w:val="B1"/>
        <w:rPr>
          <w:ins w:id="50" w:author="HW" w:date="2023-02-10T13:25:00Z"/>
        </w:rPr>
      </w:pPr>
      <w:ins w:id="51" w:author="HW" w:date="2023-02-10T13:25:00Z">
        <w:r w:rsidRPr="00413178">
          <w:t>-</w:t>
        </w:r>
        <w:r w:rsidRPr="00413178">
          <w:tab/>
        </w:r>
        <w:r>
          <w:t>The ARMF performs AR media rendering based on the AR media received from DCMF and audio/video media streams received from IMS-AGW.</w:t>
        </w:r>
      </w:ins>
    </w:p>
    <w:p w14:paraId="01EDE052" w14:textId="77777777" w:rsidR="00CA2D6C" w:rsidRDefault="00CA2D6C" w:rsidP="00CA2D6C">
      <w:pPr>
        <w:pStyle w:val="4"/>
        <w:rPr>
          <w:ins w:id="52" w:author="HW" w:date="2023-02-10T13:25:00Z"/>
        </w:rPr>
      </w:pPr>
      <w:ins w:id="53" w:author="HW" w:date="2023-02-10T13:25:00Z">
        <w:r>
          <w:rPr>
            <w:rFonts w:hint="eastAsia"/>
            <w:lang w:eastAsia="zh-CN"/>
          </w:rPr>
          <w:lastRenderedPageBreak/>
          <w:t>X</w:t>
        </w:r>
        <w:r>
          <w:rPr>
            <w:lang w:eastAsia="zh-CN"/>
          </w:rPr>
          <w:t xml:space="preserve">X.y.2.2.2 </w:t>
        </w:r>
        <w:r>
          <w:t>IMS AS</w:t>
        </w:r>
      </w:ins>
    </w:p>
    <w:p w14:paraId="1DC3685B" w14:textId="77777777" w:rsidR="00CA2D6C" w:rsidRDefault="00CA2D6C" w:rsidP="00CA2D6C">
      <w:pPr>
        <w:rPr>
          <w:ins w:id="54" w:author="HW" w:date="2023-02-10T13:25:00Z"/>
          <w:rFonts w:eastAsia="宋体"/>
          <w:lang w:eastAsia="zh-CN"/>
        </w:rPr>
      </w:pPr>
      <w:ins w:id="55" w:author="HW" w:date="2023-02-10T13:25:00Z">
        <w:r w:rsidRPr="00413178">
          <w:rPr>
            <w:rFonts w:eastAsia="宋体" w:hint="eastAsia"/>
            <w:lang w:eastAsia="zh-CN"/>
          </w:rPr>
          <w:t xml:space="preserve">The </w:t>
        </w:r>
        <w:r w:rsidRPr="00413178">
          <w:rPr>
            <w:rFonts w:eastAsia="宋体"/>
            <w:lang w:eastAsia="zh-CN"/>
          </w:rPr>
          <w:t>IMS AS</w:t>
        </w:r>
        <w:r w:rsidRPr="00413178">
          <w:rPr>
            <w:rFonts w:eastAsia="宋体" w:hint="eastAsia"/>
            <w:lang w:eastAsia="zh-CN"/>
          </w:rPr>
          <w:t xml:space="preserve"> is enhanced to support the following functionalities</w:t>
        </w:r>
        <w:r>
          <w:rPr>
            <w:rFonts w:eastAsia="宋体"/>
            <w:lang w:eastAsia="zh-CN"/>
          </w:rPr>
          <w:t>:</w:t>
        </w:r>
      </w:ins>
    </w:p>
    <w:p w14:paraId="6C87383C" w14:textId="77777777" w:rsidR="00CA2D6C" w:rsidRDefault="00CA2D6C" w:rsidP="00CA2D6C">
      <w:pPr>
        <w:pStyle w:val="B1"/>
        <w:rPr>
          <w:ins w:id="56" w:author="HW" w:date="2023-02-10T13:25:00Z"/>
        </w:rPr>
      </w:pPr>
      <w:ins w:id="57" w:author="HW" w:date="2023-02-10T13:25:00Z">
        <w:r w:rsidRPr="00413178">
          <w:t>-</w:t>
        </w:r>
        <w:r w:rsidRPr="00413178">
          <w:tab/>
        </w:r>
        <w:r w:rsidRPr="002B081E">
          <w:t xml:space="preserve">The IMS AS receives the </w:t>
        </w:r>
        <w:r>
          <w:t>AR resource</w:t>
        </w:r>
        <w:r w:rsidRPr="002B081E">
          <w:t xml:space="preserve"> control instructions from the DCSF and accordingly interacts with the </w:t>
        </w:r>
        <w:r>
          <w:t>AR</w:t>
        </w:r>
        <w:r w:rsidRPr="002B081E">
          <w:t>MF via DC</w:t>
        </w:r>
        <w:r>
          <w:t>6</w:t>
        </w:r>
        <w:r w:rsidRPr="002B081E">
          <w:t xml:space="preserve"> for </w:t>
        </w:r>
        <w:r>
          <w:t>AR</w:t>
        </w:r>
        <w:r w:rsidRPr="002B081E">
          <w:t xml:space="preserve"> media resource management</w:t>
        </w:r>
        <w:r>
          <w:t>.</w:t>
        </w:r>
      </w:ins>
    </w:p>
    <w:p w14:paraId="1A854A17" w14:textId="77777777" w:rsidR="00CA2D6C" w:rsidRPr="002B081E" w:rsidRDefault="00CA2D6C" w:rsidP="00CA2D6C">
      <w:pPr>
        <w:pStyle w:val="B1"/>
        <w:rPr>
          <w:ins w:id="58" w:author="HW" w:date="2023-02-10T13:25:00Z"/>
        </w:rPr>
      </w:pPr>
      <w:ins w:id="59" w:author="HW" w:date="2023-02-10T13:25:00Z">
        <w:r w:rsidRPr="00413178">
          <w:t>-</w:t>
        </w:r>
        <w:r w:rsidRPr="00413178">
          <w:tab/>
        </w:r>
        <w:r w:rsidRPr="002B081E">
          <w:t xml:space="preserve">The IMS AS </w:t>
        </w:r>
        <w:r>
          <w:t>interacts with DCMF for AR metadata transmission connection between DCMF and ARMF, and interacts with UE for audio/video media transmission connection between UE and ARMF.</w:t>
        </w:r>
      </w:ins>
    </w:p>
    <w:p w14:paraId="0678043D" w14:textId="77777777" w:rsidR="00CA2D6C" w:rsidRDefault="00CA2D6C" w:rsidP="00CA2D6C">
      <w:pPr>
        <w:pStyle w:val="3"/>
        <w:rPr>
          <w:ins w:id="60" w:author="HW" w:date="2023-02-10T13:25:00Z"/>
          <w:lang w:eastAsia="zh-CN"/>
        </w:rPr>
      </w:pPr>
      <w:ins w:id="61" w:author="HW" w:date="2023-02-10T13:25:00Z">
        <w:r>
          <w:rPr>
            <w:rFonts w:hint="eastAsia"/>
            <w:lang w:eastAsia="zh-CN"/>
          </w:rPr>
          <w:t>X</w:t>
        </w:r>
        <w:r>
          <w:rPr>
            <w:lang w:eastAsia="zh-CN"/>
          </w:rPr>
          <w:t>X.y.2.3 Reference points</w:t>
        </w:r>
      </w:ins>
    </w:p>
    <w:p w14:paraId="45474E42" w14:textId="77777777" w:rsidR="00CA2D6C" w:rsidRPr="00C8553E" w:rsidRDefault="00CA2D6C" w:rsidP="00CA2D6C">
      <w:pPr>
        <w:rPr>
          <w:ins w:id="62" w:author="HW" w:date="2023-02-10T13:25:00Z"/>
          <w:rFonts w:eastAsia="宋体"/>
          <w:lang w:eastAsia="zh-CN"/>
        </w:rPr>
      </w:pPr>
      <w:ins w:id="63" w:author="HW" w:date="2023-02-10T13:25:00Z">
        <w:r>
          <w:rPr>
            <w:rFonts w:eastAsia="宋体"/>
            <w:lang w:eastAsia="zh-CN"/>
          </w:rPr>
          <w:t>The following reference points are used for IMS AR communication related signalling.</w:t>
        </w:r>
      </w:ins>
    </w:p>
    <w:p w14:paraId="5B92195C" w14:textId="77777777" w:rsidR="00CA2D6C" w:rsidRPr="00CC0FB3" w:rsidRDefault="00CA2D6C" w:rsidP="00CA2D6C">
      <w:pPr>
        <w:pStyle w:val="B1"/>
        <w:rPr>
          <w:ins w:id="64" w:author="HW" w:date="2023-02-10T13:25:00Z"/>
        </w:rPr>
      </w:pPr>
      <w:ins w:id="65" w:author="HW" w:date="2023-02-10T13:25:00Z">
        <w:r>
          <w:t>-</w:t>
        </w:r>
        <w:r>
          <w:tab/>
        </w:r>
        <w:r w:rsidRPr="00313CB1">
          <w:rPr>
            <w:rFonts w:eastAsia="宋体"/>
            <w:lang w:eastAsia="zh-CN"/>
          </w:rPr>
          <w:t>DC</w:t>
        </w:r>
        <w:r>
          <w:t xml:space="preserve">4: Reference point between the </w:t>
        </w:r>
        <w:r>
          <w:rPr>
            <w:rFonts w:eastAsia="宋体"/>
            <w:lang w:eastAsia="zh-CN"/>
          </w:rPr>
          <w:t>AR AS</w:t>
        </w:r>
        <w:r w:rsidRPr="00313CB1">
          <w:t xml:space="preserve"> and the </w:t>
        </w:r>
        <w:r>
          <w:rPr>
            <w:rFonts w:eastAsia="宋体"/>
            <w:lang w:eastAsia="zh-CN"/>
          </w:rPr>
          <w:t>DCSF</w:t>
        </w:r>
        <w:r>
          <w:t xml:space="preserve"> for AR service handling and AR session media control.</w:t>
        </w:r>
      </w:ins>
    </w:p>
    <w:p w14:paraId="0EE3C108" w14:textId="77777777" w:rsidR="00CA2D6C" w:rsidRDefault="00CA2D6C" w:rsidP="00CA2D6C">
      <w:pPr>
        <w:pStyle w:val="B1"/>
        <w:rPr>
          <w:ins w:id="66" w:author="HW" w:date="2023-02-10T13:25:00Z"/>
        </w:rPr>
      </w:pPr>
      <w:ins w:id="67" w:author="HW" w:date="2023-02-10T13:25:00Z">
        <w:r>
          <w:t>-</w:t>
        </w:r>
        <w:r>
          <w:tab/>
        </w:r>
        <w:r w:rsidRPr="00BF661C">
          <w:rPr>
            <w:rFonts w:eastAsia="宋体"/>
            <w:lang w:eastAsia="zh-CN"/>
          </w:rPr>
          <w:t>DC</w:t>
        </w:r>
        <w:r>
          <w:t xml:space="preserve">6: Service based reference point between the </w:t>
        </w:r>
        <w:r>
          <w:rPr>
            <w:rFonts w:eastAsia="宋体"/>
            <w:lang w:eastAsia="zh-CN"/>
          </w:rPr>
          <w:t>IMS AS</w:t>
        </w:r>
        <w:r w:rsidRPr="00CC0FB3">
          <w:t xml:space="preserve"> and the </w:t>
        </w:r>
        <w:r w:rsidRPr="00BF661C">
          <w:rPr>
            <w:rFonts w:eastAsia="宋体"/>
            <w:lang w:eastAsia="zh-CN"/>
          </w:rPr>
          <w:t>ARMF</w:t>
        </w:r>
        <w:r>
          <w:t xml:space="preserve"> for AR resource management.</w:t>
        </w:r>
      </w:ins>
    </w:p>
    <w:p w14:paraId="527104E1" w14:textId="77777777" w:rsidR="00CA2D6C" w:rsidRDefault="00CA2D6C" w:rsidP="00CA2D6C">
      <w:pPr>
        <w:rPr>
          <w:ins w:id="68" w:author="HW" w:date="2023-02-10T13:25:00Z"/>
          <w:rFonts w:eastAsia="宋体"/>
          <w:lang w:eastAsia="zh-CN"/>
        </w:rPr>
      </w:pPr>
      <w:ins w:id="69" w:author="HW" w:date="2023-02-10T13:25:00Z">
        <w:r w:rsidRPr="00C8553E">
          <w:rPr>
            <w:rFonts w:eastAsia="宋体"/>
            <w:lang w:eastAsia="zh-CN"/>
          </w:rPr>
          <w:t xml:space="preserve">The following </w:t>
        </w:r>
        <w:r>
          <w:rPr>
            <w:rFonts w:eastAsia="宋体"/>
            <w:lang w:eastAsia="zh-CN"/>
          </w:rPr>
          <w:t xml:space="preserve">reference points </w:t>
        </w:r>
        <w:r w:rsidRPr="00C8553E">
          <w:rPr>
            <w:rFonts w:eastAsia="宋体"/>
            <w:lang w:eastAsia="zh-CN"/>
          </w:rPr>
          <w:t xml:space="preserve">are used for IMS AR </w:t>
        </w:r>
        <w:r>
          <w:rPr>
            <w:rFonts w:eastAsia="宋体"/>
            <w:lang w:eastAsia="zh-CN"/>
          </w:rPr>
          <w:t>communication related</w:t>
        </w:r>
        <w:r w:rsidRPr="00C8553E">
          <w:rPr>
            <w:rFonts w:eastAsia="宋体"/>
            <w:lang w:eastAsia="zh-CN"/>
          </w:rPr>
          <w:t xml:space="preserve"> </w:t>
        </w:r>
        <w:r>
          <w:rPr>
            <w:rFonts w:eastAsia="宋体"/>
            <w:lang w:eastAsia="zh-CN"/>
          </w:rPr>
          <w:t>media</w:t>
        </w:r>
        <w:r w:rsidRPr="00C8553E">
          <w:rPr>
            <w:rFonts w:eastAsia="宋体"/>
            <w:lang w:eastAsia="zh-CN"/>
          </w:rPr>
          <w:t>.</w:t>
        </w:r>
      </w:ins>
    </w:p>
    <w:p w14:paraId="54D515B0" w14:textId="77777777" w:rsidR="00CA2D6C" w:rsidRDefault="00CA2D6C" w:rsidP="00CA2D6C">
      <w:pPr>
        <w:pStyle w:val="B1"/>
        <w:rPr>
          <w:ins w:id="70" w:author="HW" w:date="2023-02-10T13:25:00Z"/>
        </w:rPr>
      </w:pPr>
      <w:ins w:id="71" w:author="HW" w:date="2023-02-10T13:25:00Z">
        <w:r>
          <w:t>-</w:t>
        </w:r>
        <w:r>
          <w:tab/>
        </w:r>
        <w:r>
          <w:rPr>
            <w:rFonts w:eastAsia="宋体"/>
            <w:lang w:eastAsia="zh-CN"/>
          </w:rPr>
          <w:t>MDC</w:t>
        </w:r>
        <w:r>
          <w:t>2: Reference point between the AR AS and the DCMF for transmission of application data channel traffic.</w:t>
        </w:r>
      </w:ins>
    </w:p>
    <w:p w14:paraId="0DADD4A3" w14:textId="77777777" w:rsidR="00CA2D6C" w:rsidRDefault="00CA2D6C" w:rsidP="00CA2D6C">
      <w:pPr>
        <w:pStyle w:val="B1"/>
        <w:rPr>
          <w:ins w:id="72" w:author="HW" w:date="2023-02-10T13:25:00Z"/>
        </w:rPr>
      </w:pPr>
      <w:ins w:id="73" w:author="HW" w:date="2023-02-10T13:25:00Z">
        <w:r>
          <w:t>-</w:t>
        </w:r>
        <w:r>
          <w:tab/>
        </w:r>
        <w:r>
          <w:rPr>
            <w:rFonts w:eastAsia="宋体"/>
            <w:lang w:eastAsia="zh-CN"/>
          </w:rPr>
          <w:t>MDC4</w:t>
        </w:r>
        <w:r>
          <w:t>: Reference point of AR media between the AR AS and the ARMF for AR media transmission.</w:t>
        </w:r>
      </w:ins>
    </w:p>
    <w:p w14:paraId="60C32091" w14:textId="77777777" w:rsidR="00CA2D6C" w:rsidRDefault="00CA2D6C" w:rsidP="00CA2D6C">
      <w:pPr>
        <w:pStyle w:val="B1"/>
        <w:rPr>
          <w:ins w:id="74" w:author="HW" w:date="2023-02-10T13:25:00Z"/>
        </w:rPr>
      </w:pPr>
      <w:ins w:id="75" w:author="HW" w:date="2023-02-10T13:25:00Z">
        <w:r>
          <w:rPr>
            <w:rFonts w:eastAsia="宋体"/>
            <w:lang w:eastAsia="zh-CN"/>
          </w:rPr>
          <w:t>-</w:t>
        </w:r>
        <w:r>
          <w:rPr>
            <w:rFonts w:eastAsia="宋体"/>
            <w:lang w:eastAsia="zh-CN"/>
          </w:rPr>
          <w:tab/>
          <w:t xml:space="preserve">Mb: </w:t>
        </w:r>
        <w:r w:rsidRPr="00DF18AB">
          <w:t xml:space="preserve">Reference </w:t>
        </w:r>
        <w:r>
          <w:t>p</w:t>
        </w:r>
        <w:r w:rsidRPr="00DF18AB">
          <w:t>oint used for IMS media transport.</w:t>
        </w:r>
      </w:ins>
    </w:p>
    <w:p w14:paraId="38C55316" w14:textId="77777777" w:rsidR="00CA2D6C" w:rsidRDefault="00CA2D6C" w:rsidP="00CA2D6C">
      <w:pPr>
        <w:pStyle w:val="B1"/>
        <w:ind w:hanging="1"/>
        <w:rPr>
          <w:ins w:id="76" w:author="HW" w:date="2023-02-10T13:25:00Z"/>
          <w:rFonts w:eastAsia="宋体"/>
          <w:lang w:eastAsia="zh-CN"/>
        </w:rPr>
      </w:pPr>
      <w:ins w:id="77" w:author="HW" w:date="2023-02-10T13:25:00Z">
        <w:r w:rsidRPr="00B1773A">
          <w:rPr>
            <w:rFonts w:eastAsia="宋体" w:hint="eastAsia"/>
            <w:lang w:eastAsia="zh-CN"/>
          </w:rPr>
          <w:t>S</w:t>
        </w:r>
        <w:r w:rsidRPr="00B1773A">
          <w:rPr>
            <w:rFonts w:eastAsia="宋体"/>
            <w:lang w:eastAsia="zh-CN"/>
          </w:rPr>
          <w:t xml:space="preserve">pecifically, the Mb media interface between DCMF and ARMF is used to transmit data received in the application data channel to ARMF. </w:t>
        </w:r>
      </w:ins>
    </w:p>
    <w:p w14:paraId="051148DD" w14:textId="77777777" w:rsidR="00CA2D6C" w:rsidRDefault="00CA2D6C" w:rsidP="00CA2D6C">
      <w:pPr>
        <w:pStyle w:val="B1"/>
        <w:ind w:hanging="1"/>
        <w:rPr>
          <w:ins w:id="78" w:author="HW" w:date="2023-02-10T13:25:00Z"/>
          <w:rFonts w:eastAsia="宋体"/>
          <w:lang w:eastAsia="zh-CN"/>
        </w:rPr>
      </w:pPr>
      <w:ins w:id="79" w:author="HW" w:date="2023-02-10T13:25:00Z">
        <w:r w:rsidRPr="00B1773A">
          <w:rPr>
            <w:rFonts w:eastAsia="宋体"/>
            <w:lang w:eastAsia="zh-CN"/>
          </w:rPr>
          <w:t xml:space="preserve">The Mb </w:t>
        </w:r>
        <w:r>
          <w:rPr>
            <w:rFonts w:eastAsia="宋体"/>
            <w:lang w:eastAsia="zh-CN"/>
          </w:rPr>
          <w:t>media interface between IMS-AGW and ARMF is used to transmit audio/video (e.g., RTP based media stream). It must be possible for the ARMF to correlate data received from the DCMF with data received from the IMS-AGW. All the other media interfaces are aligned with data channel architecture.</w:t>
        </w:r>
      </w:ins>
    </w:p>
    <w:p w14:paraId="0324FFE9" w14:textId="77777777" w:rsidR="00CA2D6C" w:rsidRPr="00034047" w:rsidRDefault="00CA2D6C" w:rsidP="00CA2D6C">
      <w:pPr>
        <w:pStyle w:val="3"/>
        <w:rPr>
          <w:ins w:id="80" w:author="HW" w:date="2023-02-10T13:25:00Z"/>
          <w:lang w:eastAsia="zh-CN"/>
        </w:rPr>
      </w:pPr>
      <w:ins w:id="81" w:author="HW" w:date="2023-02-10T13:25:00Z">
        <w:r w:rsidRPr="00034047">
          <w:rPr>
            <w:rFonts w:hint="eastAsia"/>
            <w:lang w:eastAsia="zh-CN"/>
          </w:rPr>
          <w:t>X</w:t>
        </w:r>
        <w:r w:rsidRPr="00034047">
          <w:rPr>
            <w:lang w:eastAsia="zh-CN"/>
          </w:rPr>
          <w:t>X.y.2.4</w:t>
        </w:r>
        <w:r>
          <w:rPr>
            <w:lang w:eastAsia="zh-CN"/>
          </w:rPr>
          <w:t xml:space="preserve"> Data Model for Mb interface between DCMF and ARMF</w:t>
        </w:r>
        <w:r w:rsidRPr="00034047">
          <w:rPr>
            <w:lang w:eastAsia="zh-CN"/>
          </w:rPr>
          <w:t xml:space="preserve"> </w:t>
        </w:r>
      </w:ins>
    </w:p>
    <w:p w14:paraId="3D7A34E8" w14:textId="77777777" w:rsidR="00CA2D6C" w:rsidRPr="00E43564" w:rsidRDefault="00CA2D6C" w:rsidP="00CA2D6C">
      <w:pPr>
        <w:pStyle w:val="B1"/>
        <w:ind w:left="0" w:firstLine="0"/>
        <w:rPr>
          <w:ins w:id="82" w:author="HW" w:date="2023-02-10T13:25:00Z"/>
          <w:lang w:eastAsia="zh-CN"/>
        </w:rPr>
      </w:pPr>
      <w:ins w:id="83" w:author="HW" w:date="2023-02-10T13:25:00Z">
        <w:r>
          <w:t>Figure xx</w:t>
        </w:r>
        <w:r w:rsidRPr="00C8553E">
          <w:t>.</w:t>
        </w:r>
        <w:r>
          <w:t>y.2.4</w:t>
        </w:r>
        <w:r w:rsidRPr="00C8553E">
          <w:t>-1</w:t>
        </w:r>
        <w:r>
          <w:rPr>
            <w:lang w:eastAsia="zh-CN"/>
          </w:rPr>
          <w:t xml:space="preserve"> below depicts the data model for Mb interface on ARMF, available for the ARMF when instructing the DCMF to relay application data channel media between the DCMF and the ARMF. </w:t>
        </w:r>
        <w:r w:rsidRPr="00942134">
          <w:rPr>
            <w:lang w:eastAsia="zh-CN"/>
          </w:rPr>
          <w:t xml:space="preserve">The downloaded </w:t>
        </w:r>
        <w:r>
          <w:rPr>
            <w:lang w:eastAsia="zh-CN"/>
          </w:rPr>
          <w:t>AR</w:t>
        </w:r>
        <w:r w:rsidRPr="00942134">
          <w:rPr>
            <w:lang w:eastAsia="zh-CN"/>
          </w:rPr>
          <w:t xml:space="preserve"> application will in this case communicate with the </w:t>
        </w:r>
        <w:r>
          <w:rPr>
            <w:lang w:eastAsia="zh-CN"/>
          </w:rPr>
          <w:t>AR</w:t>
        </w:r>
        <w:r w:rsidRPr="00942134">
          <w:rPr>
            <w:lang w:eastAsia="zh-CN"/>
          </w:rPr>
          <w:t xml:space="preserve"> Application Server</w:t>
        </w:r>
        <w:r>
          <w:rPr>
            <w:lang w:eastAsia="zh-CN"/>
          </w:rPr>
          <w:t>, with basic UDP</w:t>
        </w:r>
        <w:r>
          <w:rPr>
            <w:rFonts w:hint="eastAsia"/>
            <w:lang w:eastAsia="zh-CN"/>
          </w:rPr>
          <w:t>.</w:t>
        </w:r>
      </w:ins>
    </w:p>
    <w:p w14:paraId="144C8905" w14:textId="77777777" w:rsidR="00CA2D6C" w:rsidRDefault="00CA2D6C" w:rsidP="00CA2D6C">
      <w:pPr>
        <w:pStyle w:val="B1"/>
        <w:ind w:left="0" w:firstLine="0"/>
        <w:rPr>
          <w:ins w:id="84" w:author="HW" w:date="2023-02-10T13:25:00Z"/>
          <w:lang w:eastAsia="zh-CN"/>
        </w:rPr>
      </w:pPr>
      <w:ins w:id="85" w:author="HW" w:date="2023-02-10T13:25:00Z">
        <w:r w:rsidRPr="00C54C4C">
          <w:rPr>
            <w:lang w:eastAsia="zh-CN"/>
          </w:rPr>
          <w:t>NOTE:</w:t>
        </w:r>
        <w:r w:rsidRPr="00C54C4C">
          <w:rPr>
            <w:lang w:eastAsia="zh-CN"/>
          </w:rPr>
          <w:tab/>
          <w:t>The protocol used within the application data channel is out of scope of 3GPP.</w:t>
        </w:r>
      </w:ins>
    </w:p>
    <w:p w14:paraId="57313C0A" w14:textId="77777777" w:rsidR="00CA2D6C" w:rsidRDefault="00CA2D6C" w:rsidP="00CA2D6C">
      <w:pPr>
        <w:pStyle w:val="B1"/>
        <w:ind w:left="0" w:firstLine="0"/>
        <w:jc w:val="center"/>
        <w:rPr>
          <w:ins w:id="86" w:author="HW" w:date="2023-02-10T13:25:00Z"/>
          <w:lang w:eastAsia="zh-CN"/>
        </w:rPr>
      </w:pPr>
      <w:ins w:id="87" w:author="HW" w:date="2023-02-10T13:25:00Z">
        <w:r>
          <w:object w:dxaOrig="6105" w:dyaOrig="3241" w14:anchorId="51A212A2">
            <v:shape id="_x0000_i1093" type="#_x0000_t75" style="width:362.8pt;height:192.6pt" o:ole="">
              <v:imagedata r:id="rId15" o:title=""/>
            </v:shape>
            <o:OLEObject Type="Embed" ProgID="Visio.Drawing.15" ShapeID="_x0000_i1093" DrawAspect="Content" ObjectID="_1737541804" r:id="rId16"/>
          </w:object>
        </w:r>
      </w:ins>
    </w:p>
    <w:p w14:paraId="16D92074" w14:textId="77777777" w:rsidR="00CA2D6C" w:rsidRDefault="00CA2D6C" w:rsidP="00CA2D6C">
      <w:pPr>
        <w:pStyle w:val="B1"/>
        <w:ind w:left="0" w:firstLine="0"/>
        <w:jc w:val="center"/>
        <w:rPr>
          <w:ins w:id="88" w:author="HW" w:date="2023-02-10T13:25:00Z"/>
          <w:rFonts w:eastAsia="宋体"/>
          <w:lang w:eastAsia="zh-CN"/>
        </w:rPr>
      </w:pPr>
      <w:ins w:id="89" w:author="HW" w:date="2023-02-10T13:25:00Z">
        <w:r w:rsidRPr="00C8553E">
          <w:t xml:space="preserve">Figure </w:t>
        </w:r>
        <w:r>
          <w:t>xx</w:t>
        </w:r>
        <w:r w:rsidRPr="00C8553E">
          <w:t>.</w:t>
        </w:r>
        <w:r>
          <w:t>y.2.4</w:t>
        </w:r>
        <w:r w:rsidRPr="00C8553E">
          <w:t>-1</w:t>
        </w:r>
        <w:r>
          <w:t>:</w:t>
        </w:r>
        <w:r w:rsidRPr="00C8553E">
          <w:t xml:space="preserve"> </w:t>
        </w:r>
        <w:r>
          <w:rPr>
            <w:lang w:eastAsia="zh-CN"/>
          </w:rPr>
          <w:t>Data Model for Mb interface between DCMF and ARMF</w:t>
        </w:r>
      </w:ins>
    </w:p>
    <w:p w14:paraId="22BECD4C" w14:textId="77777777" w:rsidR="00CA2D6C" w:rsidRDefault="00CA2D6C" w:rsidP="00CA2D6C">
      <w:pPr>
        <w:pStyle w:val="2"/>
        <w:rPr>
          <w:ins w:id="90" w:author="HW" w:date="2023-02-10T13:25:00Z"/>
          <w:lang w:eastAsia="zh-CN"/>
        </w:rPr>
      </w:pPr>
      <w:ins w:id="91" w:author="HW" w:date="2023-02-10T13:25:00Z">
        <w:r>
          <w:rPr>
            <w:lang w:eastAsia="zh-CN"/>
          </w:rPr>
          <w:t>XX.y.3 Interfaces and operations</w:t>
        </w:r>
      </w:ins>
    </w:p>
    <w:p w14:paraId="0CD69735" w14:textId="77777777" w:rsidR="00CA2D6C" w:rsidRPr="00030514" w:rsidRDefault="00CA2D6C" w:rsidP="00CA2D6C">
      <w:pPr>
        <w:pStyle w:val="B1"/>
        <w:ind w:left="0" w:firstLine="0"/>
        <w:rPr>
          <w:ins w:id="92" w:author="HW" w:date="2023-02-10T13:25:00Z"/>
          <w:rFonts w:eastAsia="等线"/>
          <w:lang w:eastAsia="zh-CN"/>
        </w:rPr>
      </w:pPr>
      <w:ins w:id="93" w:author="HW" w:date="2023-02-10T13:25:00Z">
        <w:r>
          <w:rPr>
            <w:rFonts w:eastAsia="等线"/>
            <w:lang w:eastAsia="zh-CN"/>
          </w:rPr>
          <w:t>The following interfaces are provided to support AR communication.</w:t>
        </w:r>
      </w:ins>
    </w:p>
    <w:p w14:paraId="1F738161" w14:textId="77777777" w:rsidR="00CA2D6C" w:rsidRDefault="00CA2D6C" w:rsidP="00CA2D6C">
      <w:pPr>
        <w:pStyle w:val="3"/>
        <w:rPr>
          <w:ins w:id="94" w:author="HW" w:date="2023-02-10T13:25:00Z"/>
          <w:lang w:eastAsia="zh-CN"/>
        </w:rPr>
      </w:pPr>
      <w:ins w:id="95" w:author="HW" w:date="2023-02-10T13:25:00Z">
        <w:r>
          <w:rPr>
            <w:lang w:eastAsia="zh-CN"/>
          </w:rPr>
          <w:lastRenderedPageBreak/>
          <w:t xml:space="preserve">XX.y.3.1 </w:t>
        </w:r>
        <w:proofErr w:type="spellStart"/>
        <w:r>
          <w:rPr>
            <w:lang w:eastAsia="zh-CN"/>
          </w:rPr>
          <w:t>Narmf_</w:t>
        </w:r>
        <w:proofErr w:type="gramStart"/>
        <w:r>
          <w:rPr>
            <w:lang w:eastAsia="zh-CN"/>
          </w:rPr>
          <w:t>MediaResourceManagement</w:t>
        </w:r>
        <w:proofErr w:type="spellEnd"/>
        <w:r>
          <w:rPr>
            <w:lang w:eastAsia="zh-CN"/>
          </w:rPr>
          <w:t>(</w:t>
        </w:r>
        <w:proofErr w:type="gramEnd"/>
        <w:r>
          <w:rPr>
            <w:lang w:eastAsia="zh-CN"/>
          </w:rPr>
          <w:t>MRM) service</w:t>
        </w:r>
      </w:ins>
    </w:p>
    <w:p w14:paraId="2D3737C3" w14:textId="77777777" w:rsidR="00CA2D6C" w:rsidRDefault="00CA2D6C" w:rsidP="00CA2D6C">
      <w:pPr>
        <w:pStyle w:val="4"/>
        <w:rPr>
          <w:ins w:id="96" w:author="HW" w:date="2023-02-10T13:25:00Z"/>
          <w:lang w:eastAsia="zh-CN"/>
        </w:rPr>
      </w:pPr>
      <w:ins w:id="97" w:author="HW" w:date="2023-02-10T13:25:00Z">
        <w:r>
          <w:rPr>
            <w:lang w:eastAsia="zh-CN"/>
          </w:rPr>
          <w:t>XX.y.3.1.1 General</w:t>
        </w:r>
      </w:ins>
    </w:p>
    <w:p w14:paraId="3A62FF4B" w14:textId="77777777" w:rsidR="00CA2D6C" w:rsidRDefault="00CA2D6C" w:rsidP="00CA2D6C">
      <w:pPr>
        <w:rPr>
          <w:ins w:id="98" w:author="HW" w:date="2023-02-10T13:25:00Z"/>
          <w:rFonts w:eastAsia="宋体"/>
          <w:lang w:eastAsia="zh-CN"/>
        </w:rPr>
      </w:pPr>
      <w:ins w:id="99" w:author="HW" w:date="2023-02-10T13:25:00Z">
        <w:r w:rsidRPr="00140E21">
          <w:rPr>
            <w:b/>
          </w:rPr>
          <w:t>Service description:</w:t>
        </w:r>
        <w:r>
          <w:t xml:space="preserve"> </w:t>
        </w:r>
        <w:r w:rsidRPr="000A2185">
          <w:rPr>
            <w:rFonts w:eastAsia="Malgun Gothic"/>
          </w:rPr>
          <w:t xml:space="preserve">This service enables </w:t>
        </w:r>
        <w:r w:rsidRPr="000A2185">
          <w:rPr>
            <w:rFonts w:eastAsia="宋体"/>
            <w:lang w:eastAsia="zh-CN"/>
          </w:rPr>
          <w:t>the consumer to create, update and delete</w:t>
        </w:r>
        <w:r w:rsidRPr="000A2185">
          <w:rPr>
            <w:rFonts w:eastAsia="宋体" w:hint="eastAsia"/>
            <w:lang w:eastAsia="zh-CN"/>
          </w:rPr>
          <w:t xml:space="preserve"> media resources related to </w:t>
        </w:r>
        <w:r>
          <w:rPr>
            <w:rFonts w:eastAsia="宋体" w:hint="eastAsia"/>
            <w:lang w:eastAsia="zh-CN"/>
          </w:rPr>
          <w:t>ARMF</w:t>
        </w:r>
        <w:r w:rsidRPr="000A2185">
          <w:rPr>
            <w:rFonts w:eastAsia="Malgun Gothic"/>
            <w:lang w:eastAsia="zh-CN"/>
          </w:rPr>
          <w:t>.</w:t>
        </w:r>
        <w:r w:rsidRPr="000A2185">
          <w:rPr>
            <w:rFonts w:eastAsia="宋体" w:hint="eastAsia"/>
            <w:lang w:eastAsia="zh-CN"/>
          </w:rPr>
          <w:t xml:space="preserve"> The media resource </w:t>
        </w:r>
        <w:r w:rsidRPr="000A2185">
          <w:rPr>
            <w:rFonts w:eastAsia="宋体"/>
            <w:lang w:eastAsia="zh-CN"/>
          </w:rPr>
          <w:t>represents a media context including one or multiple media termination</w:t>
        </w:r>
        <w:r w:rsidRPr="000A2185">
          <w:rPr>
            <w:rFonts w:eastAsia="宋体" w:hint="eastAsia"/>
            <w:lang w:eastAsia="zh-CN"/>
          </w:rPr>
          <w:t>s</w:t>
        </w:r>
        <w:r w:rsidRPr="000A2185">
          <w:rPr>
            <w:rFonts w:eastAsia="宋体"/>
            <w:lang w:eastAsia="zh-CN"/>
          </w:rPr>
          <w:t xml:space="preserve">. A media termination </w:t>
        </w:r>
        <w:r>
          <w:rPr>
            <w:rFonts w:eastAsia="宋体" w:hint="eastAsia"/>
            <w:lang w:eastAsia="zh-CN"/>
          </w:rPr>
          <w:t>includes media resources for</w:t>
        </w:r>
        <w:r w:rsidRPr="000A2185">
          <w:rPr>
            <w:rFonts w:eastAsia="宋体"/>
            <w:lang w:eastAsia="zh-CN"/>
          </w:rPr>
          <w:t xml:space="preserve"> one or multiple media streams on the Mb interface.</w:t>
        </w:r>
      </w:ins>
    </w:p>
    <w:p w14:paraId="02E8B6B8" w14:textId="77777777" w:rsidR="00CA2D6C" w:rsidRDefault="00CA2D6C" w:rsidP="00CA2D6C">
      <w:pPr>
        <w:rPr>
          <w:ins w:id="100" w:author="HW" w:date="2023-02-10T13:25:00Z"/>
          <w:rFonts w:eastAsia="宋体"/>
          <w:lang w:eastAsia="zh-CN"/>
        </w:rPr>
      </w:pPr>
      <w:ins w:id="101" w:author="HW" w:date="2023-02-10T13:25:00Z">
        <w:r w:rsidRPr="000A2185">
          <w:rPr>
            <w:rFonts w:eastAsia="宋体"/>
            <w:lang w:eastAsia="zh-CN"/>
          </w:rPr>
          <w:t xml:space="preserve">Each media stream of a termination is identified by a </w:t>
        </w:r>
        <w:proofErr w:type="spellStart"/>
        <w:r w:rsidRPr="000A2185">
          <w:rPr>
            <w:rFonts w:eastAsia="宋体"/>
            <w:lang w:eastAsia="zh-CN"/>
          </w:rPr>
          <w:t>MediaID</w:t>
        </w:r>
        <w:proofErr w:type="spellEnd"/>
        <w:r w:rsidRPr="000A2185">
          <w:rPr>
            <w:rFonts w:eastAsia="宋体"/>
            <w:lang w:eastAsia="zh-CN"/>
          </w:rPr>
          <w:t xml:space="preserve">. Media streams of different terminations using the same </w:t>
        </w:r>
        <w:proofErr w:type="spellStart"/>
        <w:r w:rsidRPr="000A2185">
          <w:rPr>
            <w:rFonts w:eastAsia="宋体"/>
            <w:lang w:eastAsia="zh-CN"/>
          </w:rPr>
          <w:t>MediaID</w:t>
        </w:r>
        <w:proofErr w:type="spellEnd"/>
        <w:r w:rsidRPr="000A2185">
          <w:rPr>
            <w:rFonts w:eastAsia="宋体"/>
            <w:lang w:eastAsia="zh-CN"/>
          </w:rPr>
          <w:t xml:space="preserve"> are connected with each other, i.e. the media stream is flowing between the terminations.</w:t>
        </w:r>
      </w:ins>
    </w:p>
    <w:p w14:paraId="34B6557C" w14:textId="77777777" w:rsidR="00CA2D6C" w:rsidRPr="00B57CB0" w:rsidRDefault="00CA2D6C" w:rsidP="00CA2D6C">
      <w:pPr>
        <w:rPr>
          <w:ins w:id="102" w:author="HW" w:date="2023-02-10T13:25:00Z"/>
          <w:rFonts w:eastAsia="等线"/>
          <w:lang w:eastAsia="zh-CN"/>
        </w:rPr>
      </w:pPr>
      <w:ins w:id="103" w:author="HW" w:date="2023-02-10T13:25:00Z">
        <w:r w:rsidRPr="00CA2D6C">
          <w:rPr>
            <w:rFonts w:eastAsia="宋体"/>
            <w:lang w:eastAsia="zh-CN"/>
          </w:rPr>
          <w:t>The service also enables the consumer to create, update and delete media resource requested by the upper layer, e.g. DCSF, which are conveyed in media data containers.</w:t>
        </w:r>
      </w:ins>
    </w:p>
    <w:p w14:paraId="51FA4912" w14:textId="77777777" w:rsidR="00CA2D6C" w:rsidRPr="00886F9F" w:rsidRDefault="00CA2D6C" w:rsidP="00CA2D6C">
      <w:pPr>
        <w:rPr>
          <w:ins w:id="104" w:author="HW" w:date="2023-02-10T13:25:00Z"/>
        </w:rPr>
      </w:pPr>
      <w:ins w:id="105" w:author="HW" w:date="2023-02-10T13:25:00Z">
        <w:r>
          <w:t>A</w:t>
        </w:r>
        <w:r w:rsidRPr="00E579DC">
          <w:t>R media resource operations provide</w:t>
        </w:r>
        <w:r>
          <w:t>d by ARMF are shown as follows:</w:t>
        </w:r>
      </w:ins>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126"/>
        <w:gridCol w:w="1843"/>
        <w:gridCol w:w="1984"/>
      </w:tblGrid>
      <w:tr w:rsidR="00CA2D6C" w:rsidRPr="00E12FC2" w14:paraId="055E33A4" w14:textId="77777777" w:rsidTr="00CA2D6C">
        <w:trPr>
          <w:ins w:id="106" w:author="HW" w:date="2023-02-10T13:25:00Z"/>
        </w:trPr>
        <w:tc>
          <w:tcPr>
            <w:tcW w:w="1980" w:type="dxa"/>
            <w:shd w:val="clear" w:color="auto" w:fill="auto"/>
          </w:tcPr>
          <w:p w14:paraId="09D20BE9" w14:textId="77777777" w:rsidR="00CA2D6C" w:rsidRPr="00E579DC" w:rsidRDefault="00CA2D6C" w:rsidP="00CA2D6C">
            <w:pPr>
              <w:pStyle w:val="TAH"/>
              <w:rPr>
                <w:ins w:id="107" w:author="HW" w:date="2023-02-10T13:25:00Z"/>
                <w:rFonts w:ascii="Times New Roman" w:hAnsi="Times New Roman"/>
              </w:rPr>
            </w:pPr>
            <w:ins w:id="108" w:author="HW" w:date="2023-02-10T13:25:00Z">
              <w:r w:rsidRPr="00E579DC">
                <w:rPr>
                  <w:rFonts w:ascii="Times New Roman" w:hAnsi="Times New Roman"/>
                </w:rPr>
                <w:t>Service Name</w:t>
              </w:r>
            </w:ins>
          </w:p>
        </w:tc>
        <w:tc>
          <w:tcPr>
            <w:tcW w:w="2126" w:type="dxa"/>
            <w:shd w:val="clear" w:color="auto" w:fill="auto"/>
          </w:tcPr>
          <w:p w14:paraId="5A1FB15A" w14:textId="77777777" w:rsidR="00CA2D6C" w:rsidRPr="00E579DC" w:rsidRDefault="00CA2D6C" w:rsidP="00CA2D6C">
            <w:pPr>
              <w:pStyle w:val="TAH"/>
              <w:rPr>
                <w:ins w:id="109" w:author="HW" w:date="2023-02-10T13:25:00Z"/>
                <w:rFonts w:ascii="Times New Roman" w:hAnsi="Times New Roman"/>
              </w:rPr>
            </w:pPr>
            <w:ins w:id="110" w:author="HW" w:date="2023-02-10T13:25:00Z">
              <w:r w:rsidRPr="00E579DC">
                <w:rPr>
                  <w:rFonts w:ascii="Times New Roman" w:hAnsi="Times New Roman"/>
                </w:rPr>
                <w:t>Service Operations</w:t>
              </w:r>
            </w:ins>
          </w:p>
        </w:tc>
        <w:tc>
          <w:tcPr>
            <w:tcW w:w="1843" w:type="dxa"/>
          </w:tcPr>
          <w:p w14:paraId="0CE39D05" w14:textId="77777777" w:rsidR="00CA2D6C" w:rsidRPr="00E579DC" w:rsidRDefault="00CA2D6C" w:rsidP="00CA2D6C">
            <w:pPr>
              <w:pStyle w:val="TAH"/>
              <w:rPr>
                <w:ins w:id="111" w:author="HW" w:date="2023-02-10T13:25:00Z"/>
                <w:rFonts w:ascii="Times New Roman" w:hAnsi="Times New Roman"/>
              </w:rPr>
            </w:pPr>
            <w:ins w:id="112" w:author="HW" w:date="2023-02-10T13:25:00Z">
              <w:r w:rsidRPr="00E579DC">
                <w:rPr>
                  <w:rFonts w:ascii="Times New Roman" w:hAnsi="Times New Roman"/>
                </w:rPr>
                <w:t>Operation</w:t>
              </w:r>
            </w:ins>
          </w:p>
          <w:p w14:paraId="130B7BB2" w14:textId="77777777" w:rsidR="00CA2D6C" w:rsidRPr="00E579DC" w:rsidRDefault="00CA2D6C" w:rsidP="00CA2D6C">
            <w:pPr>
              <w:pStyle w:val="TAH"/>
              <w:rPr>
                <w:ins w:id="113" w:author="HW" w:date="2023-02-10T13:25:00Z"/>
                <w:rFonts w:ascii="Times New Roman" w:hAnsi="Times New Roman"/>
              </w:rPr>
            </w:pPr>
            <w:ins w:id="114" w:author="HW" w:date="2023-02-10T13:25:00Z">
              <w:r w:rsidRPr="00E579DC">
                <w:rPr>
                  <w:rFonts w:ascii="Times New Roman" w:hAnsi="Times New Roman"/>
                </w:rPr>
                <w:t>Semantics</w:t>
              </w:r>
            </w:ins>
          </w:p>
        </w:tc>
        <w:tc>
          <w:tcPr>
            <w:tcW w:w="1984" w:type="dxa"/>
          </w:tcPr>
          <w:p w14:paraId="3A951BF4" w14:textId="77777777" w:rsidR="00CA2D6C" w:rsidRPr="00E579DC" w:rsidRDefault="00CA2D6C" w:rsidP="00CA2D6C">
            <w:pPr>
              <w:pStyle w:val="TAH"/>
              <w:rPr>
                <w:ins w:id="115" w:author="HW" w:date="2023-02-10T13:25:00Z"/>
                <w:rFonts w:ascii="Times New Roman" w:hAnsi="Times New Roman"/>
              </w:rPr>
            </w:pPr>
            <w:ins w:id="116" w:author="HW" w:date="2023-02-10T13:25:00Z">
              <w:r w:rsidRPr="00E579DC">
                <w:rPr>
                  <w:rFonts w:ascii="Times New Roman" w:hAnsi="Times New Roman"/>
                </w:rPr>
                <w:t>IMS consumers</w:t>
              </w:r>
            </w:ins>
          </w:p>
        </w:tc>
      </w:tr>
      <w:tr w:rsidR="00CA2D6C" w:rsidRPr="00E12FC2" w14:paraId="453F1D2C" w14:textId="77777777" w:rsidTr="00CA2D6C">
        <w:trPr>
          <w:trHeight w:val="84"/>
          <w:ins w:id="117" w:author="HW" w:date="2023-02-10T13:25:00Z"/>
        </w:trPr>
        <w:tc>
          <w:tcPr>
            <w:tcW w:w="1980" w:type="dxa"/>
            <w:vMerge w:val="restart"/>
            <w:shd w:val="clear" w:color="auto" w:fill="auto"/>
          </w:tcPr>
          <w:p w14:paraId="09EFBF72" w14:textId="77777777" w:rsidR="00CA2D6C" w:rsidRPr="00E579DC" w:rsidRDefault="00CA2D6C" w:rsidP="00CA2D6C">
            <w:pPr>
              <w:pStyle w:val="TAL"/>
              <w:rPr>
                <w:ins w:id="118" w:author="HW" w:date="2023-02-10T13:25:00Z"/>
                <w:rFonts w:ascii="Times New Roman" w:hAnsi="Times New Roman"/>
              </w:rPr>
            </w:pPr>
            <w:proofErr w:type="spellStart"/>
            <w:ins w:id="119" w:author="HW" w:date="2023-02-10T13:25:00Z">
              <w:r>
                <w:rPr>
                  <w:rFonts w:ascii="Times New Roman" w:hAnsi="Times New Roman"/>
                </w:rPr>
                <w:t>Narmf_</w:t>
              </w:r>
              <w:r>
                <w:rPr>
                  <w:rFonts w:ascii="Times New Roman" w:eastAsia="等线" w:hAnsi="Times New Roman"/>
                  <w:lang w:eastAsia="zh-CN"/>
                </w:rPr>
                <w:t>MRM</w:t>
              </w:r>
              <w:proofErr w:type="spellEnd"/>
            </w:ins>
          </w:p>
        </w:tc>
        <w:tc>
          <w:tcPr>
            <w:tcW w:w="2126" w:type="dxa"/>
            <w:shd w:val="clear" w:color="auto" w:fill="auto"/>
          </w:tcPr>
          <w:p w14:paraId="4D9039FA" w14:textId="77777777" w:rsidR="00CA2D6C" w:rsidRPr="00E579DC" w:rsidRDefault="00CA2D6C" w:rsidP="00CA2D6C">
            <w:pPr>
              <w:pStyle w:val="TAL"/>
              <w:rPr>
                <w:ins w:id="120" w:author="HW" w:date="2023-02-10T13:25:00Z"/>
                <w:rFonts w:ascii="Times New Roman" w:hAnsi="Times New Roman"/>
              </w:rPr>
            </w:pPr>
            <w:ins w:id="121" w:author="HW" w:date="2023-02-10T13:25:00Z">
              <w:r>
                <w:rPr>
                  <w:rFonts w:ascii="Times New Roman" w:hAnsi="Times New Roman"/>
                </w:rPr>
                <w:t>Create</w:t>
              </w:r>
            </w:ins>
          </w:p>
        </w:tc>
        <w:tc>
          <w:tcPr>
            <w:tcW w:w="1843" w:type="dxa"/>
          </w:tcPr>
          <w:p w14:paraId="310D0330" w14:textId="77777777" w:rsidR="00CA2D6C" w:rsidRPr="00E579DC" w:rsidRDefault="00CA2D6C" w:rsidP="00CA2D6C">
            <w:pPr>
              <w:pStyle w:val="TAC"/>
              <w:rPr>
                <w:ins w:id="122" w:author="HW" w:date="2023-02-10T13:25:00Z"/>
                <w:rFonts w:ascii="Times New Roman" w:hAnsi="Times New Roman"/>
              </w:rPr>
            </w:pPr>
            <w:ins w:id="123" w:author="HW" w:date="2023-02-10T13:25:00Z">
              <w:r w:rsidRPr="00E579DC">
                <w:rPr>
                  <w:rFonts w:ascii="Times New Roman" w:hAnsi="Times New Roman"/>
                </w:rPr>
                <w:t>Request/Response</w:t>
              </w:r>
            </w:ins>
          </w:p>
        </w:tc>
        <w:tc>
          <w:tcPr>
            <w:tcW w:w="1984" w:type="dxa"/>
          </w:tcPr>
          <w:p w14:paraId="5B401A55" w14:textId="77777777" w:rsidR="00CA2D6C" w:rsidRPr="00C710E5" w:rsidRDefault="00CA2D6C" w:rsidP="00CA2D6C">
            <w:pPr>
              <w:pStyle w:val="TAC"/>
              <w:rPr>
                <w:ins w:id="124" w:author="HW" w:date="2023-02-10T13:25:00Z"/>
                <w:rFonts w:ascii="Times New Roman" w:hAnsi="Times New Roman"/>
              </w:rPr>
            </w:pPr>
            <w:ins w:id="125" w:author="HW" w:date="2023-02-10T13:25:00Z">
              <w:r w:rsidRPr="00B57CB0">
                <w:rPr>
                  <w:rFonts w:ascii="Times New Roman" w:eastAsia="宋体" w:hAnsi="Times New Roman"/>
                  <w:lang w:eastAsia="zh-CN"/>
                </w:rPr>
                <w:t xml:space="preserve">IMS </w:t>
              </w:r>
              <w:r w:rsidRPr="008910F0">
                <w:rPr>
                  <w:rFonts w:ascii="Times New Roman" w:hAnsi="Times New Roman"/>
                </w:rPr>
                <w:t>AS</w:t>
              </w:r>
            </w:ins>
          </w:p>
        </w:tc>
      </w:tr>
      <w:tr w:rsidR="00CA2D6C" w:rsidRPr="00E12FC2" w14:paraId="1D3E60AE" w14:textId="77777777" w:rsidTr="00CA2D6C">
        <w:trPr>
          <w:trHeight w:val="112"/>
          <w:ins w:id="126" w:author="HW" w:date="2023-02-10T13:25:00Z"/>
        </w:trPr>
        <w:tc>
          <w:tcPr>
            <w:tcW w:w="1980" w:type="dxa"/>
            <w:vMerge/>
            <w:shd w:val="clear" w:color="auto" w:fill="auto"/>
          </w:tcPr>
          <w:p w14:paraId="214F0936" w14:textId="77777777" w:rsidR="00CA2D6C" w:rsidRPr="00E579DC" w:rsidRDefault="00CA2D6C" w:rsidP="00CA2D6C">
            <w:pPr>
              <w:pStyle w:val="TAL"/>
              <w:rPr>
                <w:ins w:id="127" w:author="HW" w:date="2023-02-10T13:25:00Z"/>
                <w:rFonts w:ascii="Times New Roman" w:hAnsi="Times New Roman"/>
              </w:rPr>
            </w:pPr>
          </w:p>
        </w:tc>
        <w:tc>
          <w:tcPr>
            <w:tcW w:w="2126" w:type="dxa"/>
            <w:shd w:val="clear" w:color="auto" w:fill="auto"/>
          </w:tcPr>
          <w:p w14:paraId="7021297E" w14:textId="77777777" w:rsidR="00CA2D6C" w:rsidRPr="00E579DC" w:rsidRDefault="00CA2D6C" w:rsidP="00CA2D6C">
            <w:pPr>
              <w:pStyle w:val="TAL"/>
              <w:rPr>
                <w:ins w:id="128" w:author="HW" w:date="2023-02-10T13:25:00Z"/>
                <w:rFonts w:ascii="Times New Roman" w:hAnsi="Times New Roman"/>
                <w:lang w:eastAsia="zh-CN"/>
              </w:rPr>
            </w:pPr>
            <w:ins w:id="129" w:author="HW" w:date="2023-02-10T13:25:00Z">
              <w:r>
                <w:rPr>
                  <w:rFonts w:ascii="Times New Roman" w:eastAsia="等线" w:hAnsi="Times New Roman"/>
                  <w:lang w:eastAsia="zh-CN"/>
                </w:rPr>
                <w:t>Update</w:t>
              </w:r>
            </w:ins>
          </w:p>
        </w:tc>
        <w:tc>
          <w:tcPr>
            <w:tcW w:w="1843" w:type="dxa"/>
          </w:tcPr>
          <w:p w14:paraId="4341AE8D" w14:textId="77777777" w:rsidR="00CA2D6C" w:rsidRPr="00E579DC" w:rsidRDefault="00CA2D6C" w:rsidP="00CA2D6C">
            <w:pPr>
              <w:pStyle w:val="TAC"/>
              <w:rPr>
                <w:ins w:id="130" w:author="HW" w:date="2023-02-10T13:25:00Z"/>
                <w:rFonts w:ascii="Times New Roman" w:hAnsi="Times New Roman"/>
              </w:rPr>
            </w:pPr>
            <w:ins w:id="131" w:author="HW" w:date="2023-02-10T13:25:00Z">
              <w:r w:rsidRPr="00E579DC">
                <w:rPr>
                  <w:rFonts w:ascii="Times New Roman" w:hAnsi="Times New Roman"/>
                </w:rPr>
                <w:t>Request/Response</w:t>
              </w:r>
            </w:ins>
          </w:p>
        </w:tc>
        <w:tc>
          <w:tcPr>
            <w:tcW w:w="1984" w:type="dxa"/>
          </w:tcPr>
          <w:p w14:paraId="49D220BA" w14:textId="77777777" w:rsidR="00CA2D6C" w:rsidRPr="00C710E5" w:rsidRDefault="00CA2D6C" w:rsidP="00CA2D6C">
            <w:pPr>
              <w:pStyle w:val="TAC"/>
              <w:rPr>
                <w:ins w:id="132" w:author="HW" w:date="2023-02-10T13:25:00Z"/>
                <w:rFonts w:ascii="Times New Roman" w:hAnsi="Times New Roman"/>
              </w:rPr>
            </w:pPr>
            <w:ins w:id="133" w:author="HW" w:date="2023-02-10T13:25:00Z">
              <w:r w:rsidRPr="00B57CB0">
                <w:rPr>
                  <w:rFonts w:ascii="Times New Roman" w:eastAsia="宋体" w:hAnsi="Times New Roman"/>
                  <w:lang w:eastAsia="zh-CN"/>
                </w:rPr>
                <w:t xml:space="preserve">IMS </w:t>
              </w:r>
              <w:r w:rsidRPr="008910F0">
                <w:rPr>
                  <w:rFonts w:ascii="Times New Roman" w:hAnsi="Times New Roman"/>
                </w:rPr>
                <w:t>AS</w:t>
              </w:r>
            </w:ins>
          </w:p>
        </w:tc>
      </w:tr>
      <w:tr w:rsidR="00CA2D6C" w:rsidRPr="00E12FC2" w14:paraId="73680511" w14:textId="77777777" w:rsidTr="00CA2D6C">
        <w:trPr>
          <w:trHeight w:val="112"/>
          <w:ins w:id="134" w:author="HW" w:date="2023-02-10T13:25:00Z"/>
        </w:trPr>
        <w:tc>
          <w:tcPr>
            <w:tcW w:w="1980" w:type="dxa"/>
            <w:vMerge/>
            <w:shd w:val="clear" w:color="auto" w:fill="auto"/>
          </w:tcPr>
          <w:p w14:paraId="7D0FB645" w14:textId="77777777" w:rsidR="00CA2D6C" w:rsidRPr="00E579DC" w:rsidRDefault="00CA2D6C" w:rsidP="00CA2D6C">
            <w:pPr>
              <w:pStyle w:val="TAL"/>
              <w:rPr>
                <w:ins w:id="135" w:author="HW" w:date="2023-02-10T13:25:00Z"/>
                <w:rFonts w:ascii="Times New Roman" w:hAnsi="Times New Roman"/>
              </w:rPr>
            </w:pPr>
          </w:p>
        </w:tc>
        <w:tc>
          <w:tcPr>
            <w:tcW w:w="2126" w:type="dxa"/>
            <w:shd w:val="clear" w:color="auto" w:fill="auto"/>
          </w:tcPr>
          <w:p w14:paraId="5ED064B5" w14:textId="77777777" w:rsidR="00CA2D6C" w:rsidRDefault="00CA2D6C" w:rsidP="00CA2D6C">
            <w:pPr>
              <w:pStyle w:val="TAL"/>
              <w:rPr>
                <w:ins w:id="136" w:author="HW" w:date="2023-02-10T13:25:00Z"/>
                <w:rFonts w:ascii="Times New Roman" w:eastAsia="等线" w:hAnsi="Times New Roman"/>
                <w:lang w:eastAsia="zh-CN"/>
              </w:rPr>
            </w:pPr>
            <w:ins w:id="137" w:author="HW" w:date="2023-02-10T13:25:00Z">
              <w:r>
                <w:rPr>
                  <w:rFonts w:ascii="Times New Roman" w:eastAsia="等线" w:hAnsi="Times New Roman" w:hint="eastAsia"/>
                  <w:lang w:eastAsia="zh-CN"/>
                </w:rPr>
                <w:t>D</w:t>
              </w:r>
              <w:r>
                <w:rPr>
                  <w:rFonts w:ascii="Times New Roman" w:eastAsia="等线" w:hAnsi="Times New Roman"/>
                  <w:lang w:eastAsia="zh-CN"/>
                </w:rPr>
                <w:t>elete</w:t>
              </w:r>
            </w:ins>
          </w:p>
        </w:tc>
        <w:tc>
          <w:tcPr>
            <w:tcW w:w="1843" w:type="dxa"/>
          </w:tcPr>
          <w:p w14:paraId="7BB46677" w14:textId="77777777" w:rsidR="00CA2D6C" w:rsidRPr="00E579DC" w:rsidRDefault="00CA2D6C" w:rsidP="00CA2D6C">
            <w:pPr>
              <w:pStyle w:val="TAC"/>
              <w:rPr>
                <w:ins w:id="138" w:author="HW" w:date="2023-02-10T13:25:00Z"/>
                <w:rFonts w:ascii="Times New Roman" w:hAnsi="Times New Roman"/>
              </w:rPr>
            </w:pPr>
            <w:ins w:id="139" w:author="HW" w:date="2023-02-10T13:25:00Z">
              <w:r w:rsidRPr="00E579DC">
                <w:rPr>
                  <w:rFonts w:ascii="Times New Roman" w:hAnsi="Times New Roman"/>
                </w:rPr>
                <w:t>Request/Response</w:t>
              </w:r>
            </w:ins>
          </w:p>
        </w:tc>
        <w:tc>
          <w:tcPr>
            <w:tcW w:w="1984" w:type="dxa"/>
          </w:tcPr>
          <w:p w14:paraId="52CBE6F4" w14:textId="77777777" w:rsidR="00CA2D6C" w:rsidRPr="00C710E5" w:rsidRDefault="00CA2D6C" w:rsidP="00CA2D6C">
            <w:pPr>
              <w:pStyle w:val="TAC"/>
              <w:rPr>
                <w:ins w:id="140" w:author="HW" w:date="2023-02-10T13:25:00Z"/>
                <w:rFonts w:ascii="Times New Roman" w:hAnsi="Times New Roman"/>
              </w:rPr>
            </w:pPr>
            <w:ins w:id="141" w:author="HW" w:date="2023-02-10T13:25:00Z">
              <w:r w:rsidRPr="00B57CB0">
                <w:rPr>
                  <w:rFonts w:ascii="Times New Roman" w:eastAsia="宋体" w:hAnsi="Times New Roman"/>
                  <w:lang w:eastAsia="zh-CN"/>
                </w:rPr>
                <w:t xml:space="preserve">IMS </w:t>
              </w:r>
              <w:r w:rsidRPr="008910F0">
                <w:rPr>
                  <w:rFonts w:ascii="Times New Roman" w:hAnsi="Times New Roman"/>
                </w:rPr>
                <w:t>AS</w:t>
              </w:r>
            </w:ins>
          </w:p>
        </w:tc>
      </w:tr>
    </w:tbl>
    <w:p w14:paraId="789742A0" w14:textId="77777777" w:rsidR="00CA2D6C" w:rsidRPr="00E12FC2" w:rsidRDefault="00CA2D6C" w:rsidP="00CA2D6C">
      <w:pPr>
        <w:pStyle w:val="TH"/>
        <w:rPr>
          <w:ins w:id="142" w:author="HW" w:date="2023-02-10T13:25:00Z"/>
          <w:rFonts w:eastAsia="宋体"/>
          <w:lang w:eastAsia="zh-CN"/>
        </w:rPr>
      </w:pPr>
      <w:ins w:id="143" w:author="HW" w:date="2023-02-10T13:25:00Z">
        <w:r>
          <w:rPr>
            <w:rFonts w:eastAsia="宋体"/>
            <w:lang w:eastAsia="zh-CN"/>
          </w:rPr>
          <w:t>Table xx.y.3.1-1: NF services provided by the ARMF</w:t>
        </w:r>
      </w:ins>
    </w:p>
    <w:p w14:paraId="5DE3F23A" w14:textId="77777777" w:rsidR="00CA2D6C" w:rsidRDefault="00CA2D6C" w:rsidP="00CA2D6C">
      <w:pPr>
        <w:pStyle w:val="4"/>
        <w:rPr>
          <w:ins w:id="144" w:author="HW" w:date="2023-02-10T13:25:00Z"/>
          <w:lang w:eastAsia="zh-CN"/>
        </w:rPr>
      </w:pPr>
      <w:bookmarkStart w:id="145" w:name="OLE_LINK2"/>
      <w:ins w:id="146" w:author="HW" w:date="2023-02-10T13:25:00Z">
        <w:r>
          <w:rPr>
            <w:lang w:eastAsia="zh-CN"/>
          </w:rPr>
          <w:t xml:space="preserve">XX.y.3.1.2 </w:t>
        </w:r>
        <w:proofErr w:type="spellStart"/>
        <w:r w:rsidRPr="00E12FC2">
          <w:t>N</w:t>
        </w:r>
        <w:r>
          <w:t>armf</w:t>
        </w:r>
        <w:r w:rsidRPr="00E12FC2">
          <w:t>_</w:t>
        </w:r>
        <w:r>
          <w:t>MRM_Create</w:t>
        </w:r>
        <w:proofErr w:type="spellEnd"/>
        <w:r>
          <w:t xml:space="preserve"> service operation</w:t>
        </w:r>
      </w:ins>
    </w:p>
    <w:p w14:paraId="0CD08FE3" w14:textId="77777777" w:rsidR="00CA2D6C" w:rsidRDefault="00CA2D6C" w:rsidP="00CA2D6C">
      <w:pPr>
        <w:rPr>
          <w:ins w:id="147" w:author="HW" w:date="2023-02-10T13:25:00Z"/>
        </w:rPr>
      </w:pPr>
      <w:ins w:id="148" w:author="HW" w:date="2023-02-10T13:25:00Z">
        <w:r w:rsidRPr="00E2183B">
          <w:rPr>
            <w:b/>
          </w:rPr>
          <w:t xml:space="preserve">Service </w:t>
        </w:r>
        <w:r w:rsidRPr="00C0603B">
          <w:rPr>
            <w:rFonts w:ascii="等线" w:eastAsia="等线" w:hAnsi="等线" w:hint="eastAsia"/>
            <w:b/>
            <w:lang w:eastAsia="zh-CN"/>
          </w:rPr>
          <w:t>o</w:t>
        </w:r>
        <w:r w:rsidRPr="00E2183B">
          <w:rPr>
            <w:b/>
          </w:rPr>
          <w:t>peration name</w:t>
        </w:r>
        <w:r w:rsidRPr="0089341C">
          <w:rPr>
            <w:b/>
          </w:rPr>
          <w:t>:</w:t>
        </w:r>
        <w:r>
          <w:t xml:space="preserve"> </w:t>
        </w:r>
        <w:bookmarkEnd w:id="145"/>
        <w:proofErr w:type="spellStart"/>
        <w:r w:rsidRPr="00E12FC2">
          <w:t>N</w:t>
        </w:r>
        <w:r>
          <w:t>armf</w:t>
        </w:r>
        <w:r w:rsidRPr="00E12FC2">
          <w:t>_</w:t>
        </w:r>
        <w:r>
          <w:t>MRM_Create</w:t>
        </w:r>
        <w:proofErr w:type="spellEnd"/>
      </w:ins>
    </w:p>
    <w:p w14:paraId="382CB1C3" w14:textId="77777777" w:rsidR="00CA2D6C" w:rsidRPr="00D528BA" w:rsidRDefault="00CA2D6C" w:rsidP="00CA2D6C">
      <w:pPr>
        <w:rPr>
          <w:ins w:id="149" w:author="HW" w:date="2023-02-10T13:25:00Z"/>
          <w:rFonts w:eastAsia="MS Mincho"/>
        </w:rPr>
      </w:pPr>
      <w:ins w:id="150" w:author="HW" w:date="2023-02-10T13:25:00Z">
        <w:r w:rsidRPr="00E2183B">
          <w:rPr>
            <w:b/>
          </w:rPr>
          <w:t>Description</w:t>
        </w:r>
        <w:r>
          <w:rPr>
            <w:b/>
          </w:rPr>
          <w:t xml:space="preserve">: </w:t>
        </w:r>
        <w:r w:rsidRPr="00CA2D6C">
          <w:rPr>
            <w:rFonts w:eastAsia="Malgun Gothic"/>
          </w:rPr>
          <w:t xml:space="preserve">The </w:t>
        </w:r>
        <w:r w:rsidRPr="00CA2D6C">
          <w:rPr>
            <w:rFonts w:eastAsia="宋体"/>
            <w:lang w:eastAsia="zh-CN"/>
          </w:rPr>
          <w:t>consumer NF</w:t>
        </w:r>
        <w:r w:rsidRPr="00CA2D6C">
          <w:rPr>
            <w:rFonts w:eastAsia="Malgun Gothic"/>
          </w:rPr>
          <w:t xml:space="preserve"> requests the </w:t>
        </w:r>
        <w:r>
          <w:rPr>
            <w:rFonts w:eastAsia="Malgun Gothic"/>
          </w:rPr>
          <w:t>AR</w:t>
        </w:r>
        <w:r w:rsidRPr="00CA2D6C">
          <w:rPr>
            <w:rFonts w:eastAsia="Malgun Gothic"/>
          </w:rPr>
          <w:t xml:space="preserve">MF to </w:t>
        </w:r>
        <w:r w:rsidRPr="00CA2D6C">
          <w:rPr>
            <w:rFonts w:eastAsia="宋体"/>
            <w:lang w:eastAsia="zh-CN"/>
          </w:rPr>
          <w:t>create a media context including one or multiple media terminations and reserve media resources for one or multiple media streams of Mb interface in each termination.</w:t>
        </w:r>
        <w:r w:rsidRPr="007636F4">
          <w:rPr>
            <w:rFonts w:eastAsia="宋体"/>
            <w:lang w:eastAsia="zh-CN"/>
          </w:rPr>
          <w:t xml:space="preserve"> </w:t>
        </w:r>
        <w:r w:rsidRPr="00CA2D6C">
          <w:rPr>
            <w:rFonts w:eastAsia="宋体"/>
            <w:lang w:eastAsia="zh-CN"/>
          </w:rPr>
          <w:t xml:space="preserve">The consumer NF may also include media resource descriptions requested by the upper layer, e.g. DCSF, to be reserved on the </w:t>
        </w:r>
        <w:r>
          <w:rPr>
            <w:rFonts w:eastAsia="宋体"/>
            <w:lang w:eastAsia="zh-CN"/>
          </w:rPr>
          <w:t>AR</w:t>
        </w:r>
        <w:r w:rsidRPr="00CA2D6C">
          <w:rPr>
            <w:rFonts w:eastAsia="宋体"/>
            <w:lang w:eastAsia="zh-CN"/>
          </w:rPr>
          <w:t>MF</w:t>
        </w:r>
        <w:r w:rsidRPr="007636F4">
          <w:t>.</w:t>
        </w:r>
      </w:ins>
    </w:p>
    <w:p w14:paraId="25AC4575" w14:textId="77777777" w:rsidR="00CA2D6C" w:rsidRPr="000A2185" w:rsidRDefault="00CA2D6C" w:rsidP="00CA2D6C">
      <w:pPr>
        <w:rPr>
          <w:ins w:id="151" w:author="HW" w:date="2023-02-10T13:25:00Z"/>
          <w:rFonts w:eastAsia="宋体"/>
          <w:lang w:eastAsia="zh-CN"/>
        </w:rPr>
      </w:pPr>
      <w:ins w:id="152" w:author="HW" w:date="2023-02-10T13:25:00Z">
        <w:r w:rsidRPr="000A2185">
          <w:rPr>
            <w:rFonts w:eastAsia="Malgun Gothic"/>
            <w:b/>
            <w:lang w:eastAsia="zh-CN"/>
          </w:rPr>
          <w:t>Inputs, Required:</w:t>
        </w:r>
        <w:r w:rsidRPr="000A2185">
          <w:rPr>
            <w:rFonts w:eastAsia="Malgun Gothic"/>
          </w:rPr>
          <w:t xml:space="preserve"> </w:t>
        </w:r>
        <w:r w:rsidRPr="000A2185">
          <w:rPr>
            <w:rFonts w:eastAsia="宋体" w:hint="eastAsia"/>
            <w:lang w:eastAsia="zh-CN"/>
          </w:rPr>
          <w:t xml:space="preserve">List of </w:t>
        </w:r>
        <w:r w:rsidRPr="000A2185">
          <w:rPr>
            <w:rFonts w:eastAsia="Malgun Gothic"/>
          </w:rPr>
          <w:t>Media Termination</w:t>
        </w:r>
        <w:r w:rsidRPr="000A2185">
          <w:rPr>
            <w:rFonts w:eastAsia="宋体" w:hint="eastAsia"/>
            <w:lang w:eastAsia="zh-CN"/>
          </w:rPr>
          <w:t xml:space="preserve"> </w:t>
        </w:r>
        <w:r w:rsidRPr="000A2185">
          <w:rPr>
            <w:rFonts w:eastAsia="宋体"/>
            <w:lang w:eastAsia="zh-CN"/>
          </w:rPr>
          <w:t>Descriptors</w:t>
        </w:r>
        <w:r w:rsidRPr="000A2185">
          <w:rPr>
            <w:rFonts w:eastAsia="Malgun Gothic"/>
            <w:lang w:eastAsia="zh-CN"/>
          </w:rPr>
          <w:t>.</w:t>
        </w:r>
      </w:ins>
    </w:p>
    <w:p w14:paraId="5CF15525" w14:textId="77777777" w:rsidR="00CA2D6C" w:rsidRPr="007636F4" w:rsidRDefault="00CA2D6C" w:rsidP="00CA2D6C">
      <w:pPr>
        <w:rPr>
          <w:ins w:id="153" w:author="HW" w:date="2023-02-10T13:25:00Z"/>
          <w:rFonts w:eastAsia="宋体"/>
          <w:lang w:eastAsia="zh-CN"/>
        </w:rPr>
      </w:pPr>
      <w:ins w:id="154" w:author="HW" w:date="2023-02-10T13:25:00Z">
        <w:r w:rsidRPr="007636F4">
          <w:rPr>
            <w:rFonts w:eastAsia="宋体"/>
            <w:lang w:eastAsia="zh-CN"/>
          </w:rPr>
          <w:t xml:space="preserve">Each Media Termination Descriptor of the list includes:                                                                                </w:t>
        </w:r>
      </w:ins>
    </w:p>
    <w:p w14:paraId="315C5CC3" w14:textId="77777777" w:rsidR="00CA2D6C" w:rsidRPr="007636F4" w:rsidRDefault="00CA2D6C" w:rsidP="00CA2D6C">
      <w:pPr>
        <w:ind w:left="284"/>
        <w:rPr>
          <w:ins w:id="155" w:author="HW" w:date="2023-02-10T13:25:00Z"/>
          <w:rFonts w:eastAsia="宋体"/>
          <w:lang w:eastAsia="zh-CN"/>
        </w:rPr>
      </w:pPr>
      <w:ins w:id="156" w:author="HW" w:date="2023-02-10T13:25:00Z">
        <w:r w:rsidRPr="007636F4">
          <w:rPr>
            <w:rStyle w:val="B1Char"/>
            <w:lang w:eastAsia="zh-CN"/>
          </w:rPr>
          <w:t>-</w:t>
        </w:r>
        <w:r w:rsidRPr="007636F4">
          <w:rPr>
            <w:rStyle w:val="B1Char"/>
            <w:lang w:eastAsia="zh-CN"/>
          </w:rPr>
          <w:tab/>
        </w:r>
        <w:r w:rsidRPr="007636F4">
          <w:rPr>
            <w:rFonts w:eastAsia="宋体"/>
            <w:lang w:eastAsia="zh-CN"/>
          </w:rPr>
          <w:t>List of Media Stream Descriptors to be added to the Termination.</w:t>
        </w:r>
      </w:ins>
    </w:p>
    <w:p w14:paraId="3F5F6308" w14:textId="77777777" w:rsidR="00CA2D6C" w:rsidRPr="007636F4" w:rsidRDefault="00CA2D6C" w:rsidP="00CA2D6C">
      <w:pPr>
        <w:rPr>
          <w:ins w:id="157" w:author="HW" w:date="2023-02-10T13:25:00Z"/>
          <w:rFonts w:eastAsia="宋体"/>
          <w:lang w:eastAsia="zh-CN"/>
        </w:rPr>
      </w:pPr>
      <w:ins w:id="158" w:author="HW" w:date="2023-02-10T13:25:00Z">
        <w:r w:rsidRPr="007636F4">
          <w:rPr>
            <w:rFonts w:eastAsia="宋体"/>
            <w:lang w:eastAsia="zh-CN"/>
          </w:rPr>
          <w:t xml:space="preserve">Each Media Stream Descriptor of the list includes: </w:t>
        </w:r>
      </w:ins>
    </w:p>
    <w:p w14:paraId="4966FA9B" w14:textId="77777777" w:rsidR="00CA2D6C" w:rsidRPr="007636F4" w:rsidRDefault="00CA2D6C" w:rsidP="00CA2D6C">
      <w:pPr>
        <w:ind w:left="284"/>
        <w:rPr>
          <w:ins w:id="159" w:author="HW" w:date="2023-02-10T13:25:00Z"/>
          <w:rFonts w:eastAsia="宋体"/>
          <w:lang w:eastAsia="zh-CN"/>
        </w:rPr>
      </w:pPr>
      <w:ins w:id="160" w:author="HW" w:date="2023-02-10T13:25:00Z">
        <w:r w:rsidRPr="007636F4">
          <w:rPr>
            <w:rStyle w:val="B1Char"/>
            <w:lang w:eastAsia="zh-CN"/>
          </w:rPr>
          <w:t>-</w:t>
        </w:r>
        <w:r w:rsidRPr="007636F4">
          <w:rPr>
            <w:rStyle w:val="B1Char"/>
            <w:lang w:eastAsia="zh-CN"/>
          </w:rPr>
          <w:tab/>
        </w:r>
        <w:r w:rsidRPr="007636F4">
          <w:rPr>
            <w:rFonts w:eastAsia="宋体"/>
            <w:lang w:eastAsia="zh-CN"/>
          </w:rPr>
          <w:t xml:space="preserve"> Remote Mb Specification: Optional data container specifying SDP parameters of a remote media endpoint </w:t>
        </w:r>
        <w:proofErr w:type="spellStart"/>
        <w:proofErr w:type="gramStart"/>
        <w:r w:rsidRPr="007636F4">
          <w:rPr>
            <w:rFonts w:eastAsia="宋体"/>
            <w:lang w:eastAsia="zh-CN"/>
          </w:rPr>
          <w:t>e,g</w:t>
        </w:r>
        <w:proofErr w:type="spellEnd"/>
        <w:proofErr w:type="gramEnd"/>
        <w:r w:rsidRPr="007636F4">
          <w:rPr>
            <w:rFonts w:eastAsia="宋体"/>
            <w:lang w:eastAsia="zh-CN"/>
          </w:rPr>
          <w:t>, IP address and ports of the UE etc.</w:t>
        </w:r>
      </w:ins>
    </w:p>
    <w:p w14:paraId="0EA8D7D7" w14:textId="77777777" w:rsidR="00CA2D6C" w:rsidRPr="00CA2D6C" w:rsidRDefault="00CA2D6C" w:rsidP="00CA2D6C">
      <w:pPr>
        <w:ind w:left="284"/>
        <w:rPr>
          <w:ins w:id="161" w:author="HW" w:date="2023-02-10T13:25:00Z"/>
          <w:rFonts w:eastAsia="宋体"/>
          <w:lang w:eastAsia="zh-CN"/>
        </w:rPr>
      </w:pPr>
      <w:ins w:id="162" w:author="HW" w:date="2023-02-10T13:25:00Z">
        <w:r w:rsidRPr="00CA2D6C">
          <w:rPr>
            <w:rFonts w:eastAsia="宋体"/>
            <w:lang w:eastAsia="zh-CN"/>
          </w:rPr>
          <w:t>-</w:t>
        </w:r>
        <w:r w:rsidRPr="00CA2D6C">
          <w:rPr>
            <w:rFonts w:eastAsia="宋体"/>
            <w:lang w:eastAsia="zh-CN"/>
          </w:rPr>
          <w:tab/>
          <w:t xml:space="preserve"> Additional remote media specification: Optional data container </w:t>
        </w:r>
        <w:r w:rsidRPr="007636F4">
          <w:rPr>
            <w:rFonts w:eastAsia="宋体"/>
            <w:lang w:eastAsia="zh-CN"/>
          </w:rPr>
          <w:t>specifying</w:t>
        </w:r>
        <w:r w:rsidRPr="00CA2D6C">
          <w:rPr>
            <w:rFonts w:eastAsia="宋体"/>
            <w:lang w:eastAsia="zh-CN"/>
          </w:rPr>
          <w:t xml:space="preserve"> type and description of additional remote media resource needed for this media stream, which includes:</w:t>
        </w:r>
      </w:ins>
    </w:p>
    <w:p w14:paraId="7E6D0A2D" w14:textId="77777777" w:rsidR="00CA2D6C" w:rsidRPr="00CA2D6C" w:rsidRDefault="00CA2D6C" w:rsidP="00CA2D6C">
      <w:pPr>
        <w:pStyle w:val="B1"/>
        <w:ind w:hanging="1"/>
        <w:rPr>
          <w:ins w:id="163" w:author="HW" w:date="2023-02-10T13:25:00Z"/>
          <w:lang w:eastAsia="zh-CN"/>
        </w:rPr>
      </w:pPr>
      <w:ins w:id="164" w:author="HW" w:date="2023-02-10T13:25:00Z">
        <w:r w:rsidRPr="00CA2D6C">
          <w:rPr>
            <w:lang w:eastAsia="zh-CN"/>
          </w:rPr>
          <w:t>-</w:t>
        </w:r>
        <w:r w:rsidRPr="00CA2D6C">
          <w:rPr>
            <w:lang w:eastAsia="zh-CN"/>
          </w:rPr>
          <w:tab/>
          <w:t xml:space="preserve">Type of additional </w:t>
        </w:r>
        <w:r w:rsidRPr="00CA2D6C">
          <w:rPr>
            <w:rFonts w:eastAsia="宋体"/>
            <w:lang w:eastAsia="zh-CN"/>
          </w:rPr>
          <w:t>remote media resource: The value is set based on the type of the remote NF, e.g. “</w:t>
        </w:r>
        <w:r w:rsidRPr="005A78B5">
          <w:rPr>
            <w:rFonts w:eastAsia="宋体"/>
            <w:lang w:eastAsia="zh-CN"/>
          </w:rPr>
          <w:t>AR AS”</w:t>
        </w:r>
        <w:r w:rsidRPr="00CA2D6C">
          <w:rPr>
            <w:rFonts w:eastAsia="宋体"/>
            <w:lang w:eastAsia="zh-CN"/>
          </w:rPr>
          <w:t>.</w:t>
        </w:r>
      </w:ins>
    </w:p>
    <w:p w14:paraId="382C4D98" w14:textId="77777777" w:rsidR="00CA2D6C" w:rsidRPr="00CA2D6C" w:rsidRDefault="00CA2D6C" w:rsidP="00CA2D6C">
      <w:pPr>
        <w:pStyle w:val="B1"/>
        <w:ind w:hanging="1"/>
        <w:rPr>
          <w:ins w:id="165" w:author="HW" w:date="2023-02-10T13:25:00Z"/>
          <w:lang w:eastAsia="zh-CN"/>
        </w:rPr>
      </w:pPr>
      <w:ins w:id="166" w:author="HW" w:date="2023-02-10T13:25:00Z">
        <w:r w:rsidRPr="00CA2D6C">
          <w:rPr>
            <w:lang w:eastAsia="zh-CN"/>
          </w:rPr>
          <w:t>-</w:t>
        </w:r>
        <w:r w:rsidRPr="00CA2D6C">
          <w:rPr>
            <w:lang w:eastAsia="zh-CN"/>
          </w:rPr>
          <w:tab/>
          <w:t xml:space="preserve">Media Resource Description: Optional application specific data container specifying how the provider shall handle the media stream. Data content depends on Type of additional </w:t>
        </w:r>
        <w:r w:rsidRPr="00CA2D6C">
          <w:rPr>
            <w:rFonts w:eastAsia="宋体"/>
            <w:lang w:eastAsia="zh-CN"/>
          </w:rPr>
          <w:t>remote media resource</w:t>
        </w:r>
        <w:r w:rsidRPr="00CA2D6C">
          <w:rPr>
            <w:lang w:eastAsia="zh-CN"/>
          </w:rPr>
          <w:t>.</w:t>
        </w:r>
      </w:ins>
    </w:p>
    <w:p w14:paraId="16A993C4" w14:textId="77777777" w:rsidR="00CA2D6C" w:rsidRPr="007636F4" w:rsidRDefault="00CA2D6C" w:rsidP="00CA2D6C">
      <w:pPr>
        <w:ind w:left="567"/>
        <w:rPr>
          <w:ins w:id="167" w:author="HW" w:date="2023-02-10T13:25:00Z"/>
          <w:rFonts w:eastAsia="宋体"/>
          <w:lang w:eastAsia="zh-CN"/>
        </w:rPr>
      </w:pPr>
      <w:ins w:id="168" w:author="HW" w:date="2023-02-10T13:25:00Z">
        <w:r w:rsidRPr="00CA2D6C">
          <w:rPr>
            <w:rFonts w:eastAsia="宋体"/>
            <w:lang w:eastAsia="zh-CN"/>
          </w:rPr>
          <w:t xml:space="preserve">If the </w:t>
        </w:r>
        <w:r w:rsidRPr="00CA2D6C">
          <w:rPr>
            <w:lang w:eastAsia="zh-CN"/>
          </w:rPr>
          <w:t xml:space="preserve">Type of additional </w:t>
        </w:r>
        <w:r w:rsidRPr="00CA2D6C">
          <w:rPr>
            <w:rFonts w:eastAsia="宋体"/>
            <w:lang w:eastAsia="zh-CN"/>
          </w:rPr>
          <w:t xml:space="preserve">remote media </w:t>
        </w:r>
        <w:r w:rsidRPr="007636F4">
          <w:rPr>
            <w:rFonts w:eastAsia="宋体"/>
            <w:lang w:eastAsia="zh-CN"/>
          </w:rPr>
          <w:t>resource is</w:t>
        </w:r>
        <w:r w:rsidRPr="00CA2D6C">
          <w:rPr>
            <w:rFonts w:eastAsia="宋体"/>
            <w:lang w:eastAsia="zh-CN"/>
          </w:rPr>
          <w:t xml:space="preserve"> “</w:t>
        </w:r>
        <w:r w:rsidRPr="005A78B5">
          <w:rPr>
            <w:rFonts w:eastAsia="宋体"/>
            <w:lang w:eastAsia="zh-CN"/>
          </w:rPr>
          <w:t>AR AS</w:t>
        </w:r>
        <w:r w:rsidRPr="00CA2D6C">
          <w:rPr>
            <w:rFonts w:eastAsia="宋体"/>
            <w:lang w:eastAsia="zh-CN"/>
          </w:rPr>
          <w:t xml:space="preserve">”, the </w:t>
        </w:r>
        <w:r w:rsidRPr="00CA2D6C">
          <w:rPr>
            <w:lang w:eastAsia="zh-CN"/>
          </w:rPr>
          <w:t>Media Resource Description includes</w:t>
        </w:r>
        <w:r w:rsidRPr="00CA2D6C">
          <w:rPr>
            <w:rFonts w:eastAsia="宋体"/>
            <w:lang w:eastAsia="zh-CN"/>
          </w:rPr>
          <w:t>:</w:t>
        </w:r>
      </w:ins>
    </w:p>
    <w:p w14:paraId="02968DFD" w14:textId="77777777" w:rsidR="00CA2D6C" w:rsidRPr="007636F4" w:rsidRDefault="00CA2D6C" w:rsidP="00CA2D6C">
      <w:pPr>
        <w:ind w:leftChars="383" w:left="766"/>
        <w:rPr>
          <w:ins w:id="169" w:author="HW" w:date="2023-02-10T13:25:00Z"/>
          <w:rFonts w:eastAsia="宋体"/>
          <w:lang w:eastAsia="zh-CN"/>
        </w:rPr>
      </w:pPr>
      <w:ins w:id="170" w:author="HW" w:date="2023-02-10T13:25:00Z">
        <w:r w:rsidRPr="007636F4">
          <w:rPr>
            <w:rFonts w:eastAsia="宋体"/>
            <w:lang w:eastAsia="zh-CN"/>
          </w:rPr>
          <w:t>-</w:t>
        </w:r>
        <w:r w:rsidRPr="007636F4">
          <w:rPr>
            <w:rFonts w:eastAsia="宋体"/>
            <w:lang w:eastAsia="zh-CN"/>
          </w:rPr>
          <w:tab/>
        </w:r>
        <w:r w:rsidRPr="007636F4">
          <w:rPr>
            <w:rFonts w:eastAsia="宋体"/>
            <w:lang w:eastAsia="zh-CN"/>
          </w:rPr>
          <w:tab/>
          <w:t>Media proxy configuration (HTTP or UDP) applicable to the media flow.</w:t>
        </w:r>
      </w:ins>
    </w:p>
    <w:p w14:paraId="64D1D6D5" w14:textId="77777777" w:rsidR="00CA2D6C" w:rsidRPr="007636F4" w:rsidRDefault="00CA2D6C" w:rsidP="00CA2D6C">
      <w:pPr>
        <w:ind w:leftChars="383" w:left="766"/>
        <w:rPr>
          <w:ins w:id="171" w:author="HW" w:date="2023-02-10T13:25:00Z"/>
          <w:rFonts w:eastAsia="宋体"/>
          <w:lang w:eastAsia="zh-CN"/>
        </w:rPr>
      </w:pPr>
      <w:ins w:id="172" w:author="HW" w:date="2023-02-10T13:25:00Z">
        <w:r w:rsidRPr="007636F4">
          <w:rPr>
            <w:rFonts w:eastAsia="宋体"/>
            <w:lang w:eastAsia="zh-CN"/>
          </w:rPr>
          <w:t>-</w:t>
        </w:r>
        <w:r w:rsidRPr="007636F4">
          <w:rPr>
            <w:rFonts w:eastAsia="宋体"/>
            <w:lang w:eastAsia="zh-CN"/>
          </w:rPr>
          <w:tab/>
        </w:r>
        <w:r w:rsidRPr="007636F4">
          <w:rPr>
            <w:rFonts w:eastAsia="宋体"/>
            <w:lang w:eastAsia="zh-CN"/>
          </w:rPr>
          <w:tab/>
          <w:t>Remote MDC</w:t>
        </w:r>
        <w:r>
          <w:rPr>
            <w:rFonts w:eastAsia="宋体"/>
            <w:lang w:eastAsia="zh-CN"/>
          </w:rPr>
          <w:t>4</w:t>
        </w:r>
        <w:r w:rsidRPr="007636F4">
          <w:rPr>
            <w:rFonts w:eastAsia="宋体"/>
            <w:lang w:eastAsia="zh-CN"/>
          </w:rPr>
          <w:t xml:space="preserve"> media endpoint address.</w:t>
        </w:r>
      </w:ins>
    </w:p>
    <w:p w14:paraId="612BA4DD" w14:textId="77777777" w:rsidR="00CA2D6C" w:rsidRPr="007636F4" w:rsidRDefault="00CA2D6C" w:rsidP="00CA2D6C">
      <w:pPr>
        <w:rPr>
          <w:ins w:id="173" w:author="HW" w:date="2023-02-10T13:25:00Z"/>
          <w:rFonts w:eastAsia="宋体"/>
          <w:lang w:eastAsia="zh-CN"/>
        </w:rPr>
      </w:pPr>
      <w:ins w:id="174" w:author="HW" w:date="2023-02-10T13:25:00Z">
        <w:r w:rsidRPr="007636F4">
          <w:rPr>
            <w:rFonts w:eastAsia="宋体"/>
            <w:lang w:eastAsia="zh-CN"/>
          </w:rPr>
          <w:t>-</w:t>
        </w:r>
        <w:r w:rsidRPr="007636F4">
          <w:rPr>
            <w:rFonts w:eastAsia="宋体"/>
            <w:lang w:eastAsia="zh-CN"/>
          </w:rPr>
          <w:tab/>
        </w:r>
        <w:r w:rsidRPr="007636F4">
          <w:rPr>
            <w:rFonts w:eastAsia="宋体"/>
            <w:lang w:eastAsia="zh-CN"/>
          </w:rPr>
          <w:tab/>
          <w:t xml:space="preserve">Replacement HTTP URL </w:t>
        </w:r>
        <w:r w:rsidRPr="007636F4">
          <w:t>allocated by the consumer offered to the IMS subscriber via the MDC</w:t>
        </w:r>
        <w:r>
          <w:t>4</w:t>
        </w:r>
        <w:r w:rsidRPr="007636F4">
          <w:t xml:space="preserve"> interface.</w:t>
        </w:r>
        <w:r w:rsidRPr="007636F4">
          <w:rPr>
            <w:rFonts w:eastAsia="宋体"/>
            <w:lang w:eastAsia="zh-CN"/>
          </w:rPr>
          <w:t xml:space="preserve">                                                                                                           </w:t>
        </w:r>
      </w:ins>
    </w:p>
    <w:p w14:paraId="626089F3" w14:textId="77777777" w:rsidR="00CA2D6C" w:rsidRPr="007636F4" w:rsidRDefault="00CA2D6C" w:rsidP="00CA2D6C">
      <w:pPr>
        <w:rPr>
          <w:ins w:id="175" w:author="HW" w:date="2023-02-10T13:25:00Z"/>
          <w:rFonts w:eastAsia="Malgun Gothic"/>
        </w:rPr>
      </w:pPr>
      <w:ins w:id="176" w:author="HW" w:date="2023-02-10T13:25:00Z">
        <w:r w:rsidRPr="007636F4">
          <w:rPr>
            <w:rFonts w:eastAsia="Malgun Gothic"/>
            <w:b/>
          </w:rPr>
          <w:t xml:space="preserve">Inputs, Optional: </w:t>
        </w:r>
        <w:r w:rsidRPr="007636F4">
          <w:rPr>
            <w:rFonts w:eastAsia="宋体"/>
            <w:lang w:eastAsia="zh-CN"/>
          </w:rPr>
          <w:t>None</w:t>
        </w:r>
      </w:ins>
    </w:p>
    <w:p w14:paraId="2C991D0C" w14:textId="77777777" w:rsidR="00CA2D6C" w:rsidRPr="007636F4" w:rsidRDefault="00CA2D6C" w:rsidP="00CA2D6C">
      <w:pPr>
        <w:rPr>
          <w:ins w:id="177" w:author="HW" w:date="2023-02-10T13:25:00Z"/>
          <w:rFonts w:eastAsia="宋体"/>
          <w:lang w:eastAsia="zh-CN"/>
        </w:rPr>
      </w:pPr>
      <w:ins w:id="178" w:author="HW" w:date="2023-02-10T13:25:00Z">
        <w:r w:rsidRPr="007636F4">
          <w:rPr>
            <w:rFonts w:eastAsia="Malgun Gothic"/>
            <w:b/>
            <w:lang w:eastAsia="zh-CN"/>
          </w:rPr>
          <w:t>Outputs, Required:</w:t>
        </w:r>
        <w:r w:rsidRPr="007636F4">
          <w:rPr>
            <w:rFonts w:eastAsia="宋体"/>
            <w:b/>
            <w:lang w:eastAsia="zh-CN"/>
          </w:rPr>
          <w:t xml:space="preserve"> </w:t>
        </w:r>
        <w:r w:rsidRPr="007636F4">
          <w:rPr>
            <w:rFonts w:eastAsia="宋体"/>
            <w:lang w:eastAsia="zh-CN"/>
          </w:rPr>
          <w:t>R</w:t>
        </w:r>
        <w:r w:rsidRPr="007636F4">
          <w:rPr>
            <w:rFonts w:eastAsia="Malgun Gothic"/>
            <w:lang w:eastAsia="zh-CN"/>
          </w:rPr>
          <w:t xml:space="preserve">esult indication, </w:t>
        </w:r>
        <w:r w:rsidRPr="00CA2D6C">
          <w:rPr>
            <w:rFonts w:eastAsia="Malgun Gothic"/>
            <w:lang w:eastAsia="zh-CN"/>
          </w:rPr>
          <w:t xml:space="preserve">Media </w:t>
        </w:r>
        <w:r w:rsidRPr="00CA2D6C">
          <w:rPr>
            <w:lang w:eastAsia="zh-CN"/>
          </w:rPr>
          <w:t xml:space="preserve">Resource </w:t>
        </w:r>
        <w:r w:rsidRPr="00CA2D6C">
          <w:rPr>
            <w:rFonts w:eastAsia="Malgun Gothic"/>
            <w:lang w:eastAsia="zh-CN"/>
          </w:rPr>
          <w:t>Context ID</w:t>
        </w:r>
        <w:r w:rsidRPr="007636F4">
          <w:rPr>
            <w:rFonts w:eastAsia="Malgun Gothic"/>
            <w:lang w:eastAsia="zh-CN"/>
          </w:rPr>
          <w:t xml:space="preserve">, </w:t>
        </w:r>
        <w:r w:rsidRPr="007636F4">
          <w:rPr>
            <w:rFonts w:eastAsia="宋体"/>
            <w:lang w:eastAsia="zh-CN"/>
          </w:rPr>
          <w:t>List of allocated Media Termination Descriptor Resource information.</w:t>
        </w:r>
      </w:ins>
    </w:p>
    <w:p w14:paraId="08FC332C" w14:textId="77777777" w:rsidR="00CA2D6C" w:rsidRPr="007636F4" w:rsidRDefault="00CA2D6C" w:rsidP="00CA2D6C">
      <w:pPr>
        <w:rPr>
          <w:ins w:id="179" w:author="HW" w:date="2023-02-10T13:25:00Z"/>
          <w:rFonts w:eastAsia="宋体"/>
          <w:lang w:eastAsia="zh-CN"/>
        </w:rPr>
      </w:pPr>
      <w:ins w:id="180" w:author="HW" w:date="2023-02-10T13:25:00Z">
        <w:r w:rsidRPr="007636F4">
          <w:rPr>
            <w:rFonts w:eastAsia="Malgun Gothic"/>
            <w:lang w:eastAsia="zh-CN"/>
          </w:rPr>
          <w:lastRenderedPageBreak/>
          <w:t xml:space="preserve">Media </w:t>
        </w:r>
        <w:r w:rsidRPr="007636F4">
          <w:rPr>
            <w:lang w:eastAsia="zh-CN"/>
          </w:rPr>
          <w:t>Resource</w:t>
        </w:r>
        <w:r w:rsidRPr="007636F4">
          <w:rPr>
            <w:rFonts w:eastAsia="Malgun Gothic"/>
            <w:lang w:eastAsia="zh-CN"/>
          </w:rPr>
          <w:t xml:space="preserve"> Context ID uniquely identifies the media resource</w:t>
        </w:r>
        <w:r w:rsidRPr="007636F4">
          <w:rPr>
            <w:lang w:eastAsia="zh-CN"/>
          </w:rPr>
          <w:t>s</w:t>
        </w:r>
        <w:r w:rsidRPr="007636F4">
          <w:rPr>
            <w:rFonts w:eastAsia="Malgun Gothic"/>
            <w:lang w:eastAsia="zh-CN"/>
          </w:rPr>
          <w:t xml:space="preserve"> created by the </w:t>
        </w:r>
        <w:r>
          <w:rPr>
            <w:rFonts w:eastAsia="Malgun Gothic"/>
            <w:lang w:eastAsia="zh-CN"/>
          </w:rPr>
          <w:t>AR</w:t>
        </w:r>
        <w:r w:rsidRPr="007636F4">
          <w:rPr>
            <w:rFonts w:eastAsia="Malgun Gothic"/>
            <w:lang w:eastAsia="zh-CN"/>
          </w:rPr>
          <w:t>MF. This identity shall be used as reference when updating or deleting the created media resource.</w:t>
        </w:r>
      </w:ins>
    </w:p>
    <w:p w14:paraId="4E43E258" w14:textId="77777777" w:rsidR="00CA2D6C" w:rsidRPr="007636F4" w:rsidRDefault="00CA2D6C" w:rsidP="00CA2D6C">
      <w:pPr>
        <w:rPr>
          <w:ins w:id="181" w:author="HW" w:date="2023-02-10T13:25:00Z"/>
          <w:rFonts w:eastAsia="宋体"/>
          <w:lang w:eastAsia="zh-CN"/>
        </w:rPr>
      </w:pPr>
      <w:ins w:id="182" w:author="HW" w:date="2023-02-10T13:25:00Z">
        <w:r w:rsidRPr="007636F4">
          <w:rPr>
            <w:rFonts w:eastAsia="宋体"/>
            <w:lang w:eastAsia="zh-CN"/>
          </w:rPr>
          <w:t xml:space="preserve">List of allocated Media Termination Descriptor Resource information includes one or multiple Media Termination Descriptor resources allocated. The list will include same number of terminations, in the same order as provided in the request. </w:t>
        </w:r>
      </w:ins>
    </w:p>
    <w:p w14:paraId="1D4F2F20" w14:textId="77777777" w:rsidR="00CA2D6C" w:rsidRPr="007636F4" w:rsidRDefault="00CA2D6C" w:rsidP="00CA2D6C">
      <w:pPr>
        <w:rPr>
          <w:ins w:id="183" w:author="HW" w:date="2023-02-10T13:25:00Z"/>
          <w:rFonts w:eastAsia="宋体"/>
          <w:lang w:eastAsia="zh-CN"/>
        </w:rPr>
      </w:pPr>
      <w:ins w:id="184" w:author="HW" w:date="2023-02-10T13:25:00Z">
        <w:r w:rsidRPr="007636F4">
          <w:rPr>
            <w:rFonts w:eastAsia="宋体"/>
            <w:lang w:eastAsia="zh-CN"/>
          </w:rPr>
          <w:t>Media Termination Descriptor Resource includes:</w:t>
        </w:r>
      </w:ins>
    </w:p>
    <w:p w14:paraId="01CF9A59" w14:textId="77777777" w:rsidR="00CA2D6C" w:rsidRPr="007636F4" w:rsidRDefault="00CA2D6C" w:rsidP="00CA2D6C">
      <w:pPr>
        <w:ind w:left="284"/>
        <w:rPr>
          <w:ins w:id="185" w:author="HW" w:date="2023-02-10T13:25:00Z"/>
          <w:rFonts w:eastAsia="宋体"/>
          <w:lang w:eastAsia="zh-CN"/>
        </w:rPr>
      </w:pPr>
      <w:ins w:id="186" w:author="HW" w:date="2023-02-10T13:25:00Z">
        <w:r w:rsidRPr="007636F4">
          <w:rPr>
            <w:rFonts w:eastAsia="宋体"/>
            <w:lang w:eastAsia="zh-CN"/>
          </w:rPr>
          <w:t xml:space="preserve">- </w:t>
        </w:r>
        <w:proofErr w:type="spellStart"/>
        <w:r w:rsidRPr="007636F4">
          <w:rPr>
            <w:rFonts w:eastAsia="宋体"/>
            <w:lang w:eastAsia="zh-CN"/>
          </w:rPr>
          <w:t>TerminationID</w:t>
        </w:r>
        <w:proofErr w:type="spellEnd"/>
        <w:r w:rsidRPr="007636F4">
          <w:rPr>
            <w:rFonts w:eastAsia="宋体"/>
            <w:lang w:eastAsia="zh-CN"/>
          </w:rPr>
          <w:t>: Unique identity allocated by the consumer. The identity shall be used when updating/deleting the Media Termination.</w:t>
        </w:r>
      </w:ins>
    </w:p>
    <w:p w14:paraId="1460F2E5" w14:textId="77777777" w:rsidR="00CA2D6C" w:rsidRPr="007636F4" w:rsidRDefault="00CA2D6C" w:rsidP="00CA2D6C">
      <w:pPr>
        <w:ind w:left="284"/>
        <w:rPr>
          <w:ins w:id="187" w:author="HW" w:date="2023-02-10T13:25:00Z"/>
          <w:rFonts w:eastAsia="宋体"/>
          <w:lang w:eastAsia="zh-CN"/>
        </w:rPr>
      </w:pPr>
      <w:ins w:id="188" w:author="HW" w:date="2023-02-10T13:25:00Z">
        <w:r w:rsidRPr="007636F4">
          <w:rPr>
            <w:rFonts w:eastAsia="宋体"/>
            <w:lang w:eastAsia="zh-CN"/>
          </w:rPr>
          <w:t xml:space="preserve">- List of Media Stream Descriptor Resource information elements allocated within the media termination. </w:t>
        </w:r>
      </w:ins>
    </w:p>
    <w:p w14:paraId="6652F543" w14:textId="77777777" w:rsidR="00CA2D6C" w:rsidRPr="007636F4" w:rsidRDefault="00CA2D6C" w:rsidP="00CA2D6C">
      <w:pPr>
        <w:rPr>
          <w:ins w:id="189" w:author="HW" w:date="2023-02-10T13:25:00Z"/>
          <w:rFonts w:eastAsia="宋体"/>
          <w:lang w:eastAsia="zh-CN"/>
        </w:rPr>
      </w:pPr>
      <w:ins w:id="190" w:author="HW" w:date="2023-02-10T13:25:00Z">
        <w:r w:rsidRPr="007636F4">
          <w:rPr>
            <w:rFonts w:eastAsia="宋体"/>
            <w:lang w:eastAsia="zh-CN"/>
          </w:rPr>
          <w:t xml:space="preserve">Media Stream Descriptor resource information includes: </w:t>
        </w:r>
      </w:ins>
    </w:p>
    <w:p w14:paraId="1797F36B" w14:textId="77777777" w:rsidR="00CA2D6C" w:rsidRDefault="00CA2D6C" w:rsidP="00CA2D6C">
      <w:pPr>
        <w:ind w:left="284"/>
        <w:rPr>
          <w:ins w:id="191" w:author="HW" w:date="2023-02-10T13:25:00Z"/>
          <w:rFonts w:eastAsia="宋体"/>
          <w:lang w:eastAsia="zh-CN"/>
        </w:rPr>
      </w:pPr>
      <w:ins w:id="192" w:author="HW" w:date="2023-02-10T13:25:00Z">
        <w:r w:rsidRPr="007636F4">
          <w:rPr>
            <w:rFonts w:eastAsia="宋体"/>
            <w:lang w:eastAsia="zh-CN"/>
          </w:rPr>
          <w:t xml:space="preserve">- </w:t>
        </w:r>
        <w:proofErr w:type="spellStart"/>
        <w:r w:rsidRPr="007636F4">
          <w:rPr>
            <w:rFonts w:eastAsia="宋体"/>
            <w:lang w:eastAsia="zh-CN"/>
          </w:rPr>
          <w:t>MediaID</w:t>
        </w:r>
        <w:proofErr w:type="spellEnd"/>
        <w:r w:rsidRPr="007636F4">
          <w:rPr>
            <w:rFonts w:eastAsia="宋体"/>
            <w:lang w:eastAsia="zh-CN"/>
          </w:rPr>
          <w:t>: Unique identity of the media stream within the media context instance allocated by the consumer.</w:t>
        </w:r>
      </w:ins>
    </w:p>
    <w:p w14:paraId="3B620ED0" w14:textId="77777777" w:rsidR="00CA2D6C" w:rsidRPr="007636F4" w:rsidRDefault="00CA2D6C" w:rsidP="00CA2D6C">
      <w:pPr>
        <w:ind w:left="284"/>
        <w:rPr>
          <w:ins w:id="193" w:author="HW" w:date="2023-02-10T13:25:00Z"/>
          <w:rFonts w:eastAsia="宋体"/>
          <w:lang w:eastAsia="zh-CN"/>
        </w:rPr>
      </w:pPr>
      <w:ins w:id="194" w:author="HW" w:date="2023-02-10T13:25:00Z">
        <w:r w:rsidRPr="007636F4">
          <w:rPr>
            <w:rFonts w:eastAsia="宋体"/>
            <w:lang w:eastAsia="zh-CN"/>
          </w:rPr>
          <w:t xml:space="preserve">- Local Mb Specification: Data container specifying local SDP parameters representing the media endpoint of the provider </w:t>
        </w:r>
        <w:proofErr w:type="spellStart"/>
        <w:proofErr w:type="gramStart"/>
        <w:r w:rsidRPr="007636F4">
          <w:rPr>
            <w:rFonts w:eastAsia="宋体"/>
            <w:lang w:eastAsia="zh-CN"/>
          </w:rPr>
          <w:t>e,g</w:t>
        </w:r>
        <w:proofErr w:type="spellEnd"/>
        <w:proofErr w:type="gramEnd"/>
        <w:r w:rsidRPr="007636F4">
          <w:rPr>
            <w:rFonts w:eastAsia="宋体"/>
            <w:lang w:eastAsia="zh-CN"/>
          </w:rPr>
          <w:t>, local IP address and ports etc.</w:t>
        </w:r>
      </w:ins>
    </w:p>
    <w:p w14:paraId="3BDF0B38" w14:textId="77777777" w:rsidR="00CA2D6C" w:rsidRPr="007636F4" w:rsidRDefault="00CA2D6C" w:rsidP="00CA2D6C">
      <w:pPr>
        <w:ind w:left="284"/>
        <w:rPr>
          <w:ins w:id="195" w:author="HW" w:date="2023-02-10T13:25:00Z"/>
          <w:rFonts w:eastAsia="宋体"/>
          <w:lang w:eastAsia="zh-CN"/>
        </w:rPr>
      </w:pPr>
      <w:ins w:id="196" w:author="HW" w:date="2023-02-10T13:25:00Z">
        <w:r w:rsidRPr="00CA2D6C">
          <w:rPr>
            <w:rFonts w:eastAsia="宋体"/>
            <w:lang w:eastAsia="zh-CN"/>
          </w:rPr>
          <w:t xml:space="preserve">- </w:t>
        </w:r>
        <w:r w:rsidRPr="00CA2D6C">
          <w:rPr>
            <w:lang w:eastAsia="zh-CN"/>
          </w:rPr>
          <w:t xml:space="preserve">Additional </w:t>
        </w:r>
        <w:r w:rsidRPr="00CA2D6C">
          <w:rPr>
            <w:rFonts w:eastAsia="宋体"/>
            <w:lang w:eastAsia="zh-CN"/>
          </w:rPr>
          <w:t xml:space="preserve">local media resource description: Optional application specific data container specifying the information of additional local media resource depends on the type of the </w:t>
        </w:r>
        <w:r w:rsidRPr="00CA2D6C">
          <w:rPr>
            <w:lang w:eastAsia="zh-CN"/>
          </w:rPr>
          <w:t xml:space="preserve">additional </w:t>
        </w:r>
        <w:r w:rsidRPr="00CA2D6C">
          <w:rPr>
            <w:rFonts w:eastAsia="宋体"/>
            <w:lang w:eastAsia="zh-CN"/>
          </w:rPr>
          <w:t>remote media resource requested.</w:t>
        </w:r>
        <w:r w:rsidRPr="007636F4">
          <w:rPr>
            <w:rFonts w:eastAsia="宋体"/>
            <w:lang w:eastAsia="zh-CN"/>
          </w:rPr>
          <w:t xml:space="preserve"> </w:t>
        </w:r>
      </w:ins>
    </w:p>
    <w:p w14:paraId="76BE2C05" w14:textId="77777777" w:rsidR="00CA2D6C" w:rsidRPr="007636F4" w:rsidRDefault="00CA2D6C" w:rsidP="00CA2D6C">
      <w:pPr>
        <w:ind w:left="284"/>
        <w:rPr>
          <w:ins w:id="197" w:author="HW" w:date="2023-02-10T13:25:00Z"/>
          <w:rFonts w:eastAsia="宋体"/>
          <w:lang w:eastAsia="zh-CN"/>
        </w:rPr>
      </w:pPr>
      <w:ins w:id="198" w:author="HW" w:date="2023-02-10T13:25:00Z">
        <w:r w:rsidRPr="00CA2D6C">
          <w:rPr>
            <w:rFonts w:eastAsia="宋体"/>
            <w:lang w:eastAsia="zh-CN"/>
          </w:rPr>
          <w:t xml:space="preserve">If the </w:t>
        </w:r>
        <w:r w:rsidRPr="00CA2D6C">
          <w:rPr>
            <w:lang w:eastAsia="zh-CN"/>
          </w:rPr>
          <w:t xml:space="preserve">Type </w:t>
        </w:r>
        <w:r w:rsidRPr="00CA2D6C">
          <w:rPr>
            <w:rFonts w:eastAsia="宋体"/>
            <w:lang w:eastAsia="zh-CN"/>
          </w:rPr>
          <w:t>of</w:t>
        </w:r>
        <w:r w:rsidRPr="00CA2D6C">
          <w:rPr>
            <w:lang w:eastAsia="zh-CN"/>
          </w:rPr>
          <w:t xml:space="preserve"> additional </w:t>
        </w:r>
        <w:r w:rsidRPr="00CA2D6C">
          <w:rPr>
            <w:rFonts w:eastAsia="宋体"/>
            <w:lang w:eastAsia="zh-CN"/>
          </w:rPr>
          <w:t xml:space="preserve">remote media </w:t>
        </w:r>
        <w:r w:rsidRPr="007636F4">
          <w:rPr>
            <w:rFonts w:eastAsia="宋体"/>
            <w:lang w:eastAsia="zh-CN"/>
          </w:rPr>
          <w:t>resource is</w:t>
        </w:r>
        <w:r w:rsidRPr="00CA2D6C">
          <w:rPr>
            <w:rFonts w:eastAsia="宋体"/>
            <w:lang w:eastAsia="zh-CN"/>
          </w:rPr>
          <w:t xml:space="preserve"> </w:t>
        </w:r>
        <w:r w:rsidRPr="00FB6F64">
          <w:rPr>
            <w:rFonts w:eastAsia="宋体"/>
            <w:lang w:eastAsia="zh-CN"/>
          </w:rPr>
          <w:t>“</w:t>
        </w:r>
        <w:r>
          <w:rPr>
            <w:rFonts w:eastAsia="宋体"/>
            <w:lang w:eastAsia="zh-CN"/>
          </w:rPr>
          <w:t>AR AS”</w:t>
        </w:r>
        <w:r w:rsidRPr="00CA2D6C">
          <w:rPr>
            <w:rFonts w:eastAsia="宋体"/>
            <w:lang w:eastAsia="zh-CN"/>
          </w:rPr>
          <w:t xml:space="preserve">, the </w:t>
        </w:r>
        <w:r w:rsidRPr="00CA2D6C">
          <w:rPr>
            <w:lang w:eastAsia="zh-CN"/>
          </w:rPr>
          <w:t>Media Resource Description includes</w:t>
        </w:r>
        <w:r w:rsidRPr="00CA2D6C">
          <w:rPr>
            <w:rFonts w:eastAsia="宋体"/>
            <w:lang w:eastAsia="zh-CN"/>
          </w:rPr>
          <w:t>:</w:t>
        </w:r>
      </w:ins>
    </w:p>
    <w:p w14:paraId="78ABC35C" w14:textId="77777777" w:rsidR="00CA2D6C" w:rsidRPr="007636F4" w:rsidRDefault="00CA2D6C" w:rsidP="00CA2D6C">
      <w:pPr>
        <w:ind w:left="426"/>
        <w:rPr>
          <w:ins w:id="199" w:author="HW" w:date="2023-02-10T13:25:00Z"/>
        </w:rPr>
      </w:pPr>
      <w:ins w:id="200" w:author="HW" w:date="2023-02-10T13:25:00Z">
        <w:r w:rsidRPr="007636F4">
          <w:rPr>
            <w:rFonts w:eastAsia="宋体"/>
            <w:lang w:eastAsia="zh-CN"/>
          </w:rPr>
          <w:t>- local media point information (</w:t>
        </w:r>
        <w:r w:rsidRPr="00CA2D6C">
          <w:rPr>
            <w:rFonts w:eastAsia="宋体"/>
            <w:lang w:eastAsia="zh-CN"/>
          </w:rPr>
          <w:t>resource URL</w:t>
        </w:r>
        <w:r w:rsidRPr="007636F4">
          <w:rPr>
            <w:rFonts w:eastAsia="宋体"/>
            <w:lang w:eastAsia="zh-CN"/>
          </w:rPr>
          <w:t xml:space="preserve">, IP address/port number etc) which shall be relayed </w:t>
        </w:r>
        <w:r w:rsidRPr="007636F4">
          <w:rPr>
            <w:rFonts w:eastAsia="Malgun Gothic"/>
            <w:lang w:eastAsia="zh-CN"/>
          </w:rPr>
          <w:t xml:space="preserve">to </w:t>
        </w:r>
        <w:r w:rsidRPr="005A78B5">
          <w:rPr>
            <w:rFonts w:eastAsia="Malgun Gothic"/>
            <w:lang w:eastAsia="zh-CN"/>
          </w:rPr>
          <w:t xml:space="preserve">the </w:t>
        </w:r>
        <w:r w:rsidRPr="00CA2D6C">
          <w:rPr>
            <w:lang w:eastAsia="zh-CN"/>
          </w:rPr>
          <w:t xml:space="preserve">control function </w:t>
        </w:r>
        <w:r w:rsidRPr="007636F4">
          <w:rPr>
            <w:rFonts w:eastAsia="Malgun Gothic"/>
            <w:lang w:eastAsia="zh-CN"/>
          </w:rPr>
          <w:t>by the consumer NF</w:t>
        </w:r>
        <w:r w:rsidRPr="007636F4">
          <w:t>.</w:t>
        </w:r>
      </w:ins>
    </w:p>
    <w:p w14:paraId="707290E3" w14:textId="77777777" w:rsidR="00CA2D6C" w:rsidRDefault="00CA2D6C" w:rsidP="00CA2D6C">
      <w:pPr>
        <w:pStyle w:val="B1"/>
        <w:ind w:leftChars="23" w:left="46" w:firstLine="0"/>
        <w:rPr>
          <w:ins w:id="201" w:author="HW" w:date="2023-02-10T13:25:00Z"/>
        </w:rPr>
      </w:pPr>
      <w:ins w:id="202" w:author="HW" w:date="2023-02-10T13:25:00Z">
        <w:r w:rsidRPr="007636F4">
          <w:rPr>
            <w:rFonts w:eastAsia="Malgun Gothic"/>
            <w:b/>
            <w:lang w:eastAsia="zh-CN"/>
          </w:rPr>
          <w:t xml:space="preserve">Outputs, Optional: </w:t>
        </w:r>
        <w:r w:rsidRPr="007636F4">
          <w:rPr>
            <w:rFonts w:eastAsia="Malgun Gothic"/>
            <w:lang w:eastAsia="zh-CN"/>
          </w:rPr>
          <w:t>None.</w:t>
        </w:r>
      </w:ins>
    </w:p>
    <w:p w14:paraId="762D4707" w14:textId="77777777" w:rsidR="00CA2D6C" w:rsidRPr="002643F4" w:rsidRDefault="00CA2D6C" w:rsidP="00CA2D6C">
      <w:pPr>
        <w:pStyle w:val="B1"/>
        <w:ind w:leftChars="71" w:left="426" w:hangingChars="142"/>
        <w:rPr>
          <w:ins w:id="203" w:author="HW" w:date="2023-02-10T13:25:00Z"/>
          <w:rFonts w:eastAsia="宋体"/>
          <w:lang w:eastAsia="zh-CN"/>
        </w:rPr>
      </w:pPr>
    </w:p>
    <w:p w14:paraId="420ACD68" w14:textId="77777777" w:rsidR="00CA2D6C" w:rsidRDefault="00CA2D6C" w:rsidP="00CA2D6C">
      <w:pPr>
        <w:pStyle w:val="4"/>
        <w:rPr>
          <w:ins w:id="204" w:author="HW" w:date="2023-02-10T13:25:00Z"/>
        </w:rPr>
      </w:pPr>
      <w:ins w:id="205" w:author="HW" w:date="2023-02-10T13:25:00Z">
        <w:r>
          <w:rPr>
            <w:lang w:eastAsia="zh-CN"/>
          </w:rPr>
          <w:t xml:space="preserve">XX.y.3.1.3 </w:t>
        </w:r>
        <w:proofErr w:type="spellStart"/>
        <w:r w:rsidRPr="00E12FC2">
          <w:t>N</w:t>
        </w:r>
        <w:r>
          <w:t>armf</w:t>
        </w:r>
        <w:r w:rsidRPr="00E12FC2">
          <w:t>_</w:t>
        </w:r>
        <w:r>
          <w:t>MRM_Update</w:t>
        </w:r>
        <w:proofErr w:type="spellEnd"/>
        <w:r>
          <w:t xml:space="preserve"> service operation</w:t>
        </w:r>
      </w:ins>
    </w:p>
    <w:p w14:paraId="3376DDFB" w14:textId="77777777" w:rsidR="00CA2D6C" w:rsidRDefault="00CA2D6C" w:rsidP="00CA2D6C">
      <w:pPr>
        <w:rPr>
          <w:ins w:id="206" w:author="HW" w:date="2023-02-10T13:25:00Z"/>
        </w:rPr>
      </w:pPr>
      <w:ins w:id="207" w:author="HW" w:date="2023-02-10T13:25:00Z">
        <w:r w:rsidRPr="00E2183B">
          <w:rPr>
            <w:b/>
          </w:rPr>
          <w:t xml:space="preserve">Service </w:t>
        </w:r>
        <w:r w:rsidRPr="00C0603B">
          <w:rPr>
            <w:rFonts w:ascii="等线" w:eastAsia="等线" w:hAnsi="等线" w:hint="eastAsia"/>
            <w:b/>
            <w:lang w:eastAsia="zh-CN"/>
          </w:rPr>
          <w:t>o</w:t>
        </w:r>
        <w:r w:rsidRPr="00E2183B">
          <w:rPr>
            <w:b/>
          </w:rPr>
          <w:t>peration name</w:t>
        </w:r>
        <w:r w:rsidRPr="0089341C">
          <w:rPr>
            <w:b/>
          </w:rPr>
          <w:t>:</w:t>
        </w:r>
        <w:r>
          <w:t xml:space="preserve"> </w:t>
        </w:r>
        <w:proofErr w:type="spellStart"/>
        <w:r w:rsidRPr="00E12FC2">
          <w:t>N</w:t>
        </w:r>
        <w:r>
          <w:t>armf</w:t>
        </w:r>
        <w:r w:rsidRPr="00E12FC2">
          <w:t>_</w:t>
        </w:r>
        <w:r>
          <w:t>MRM_Update</w:t>
        </w:r>
        <w:proofErr w:type="spellEnd"/>
      </w:ins>
    </w:p>
    <w:p w14:paraId="722EBFCC" w14:textId="77777777" w:rsidR="00CA2D6C" w:rsidRPr="000A2185" w:rsidRDefault="00CA2D6C" w:rsidP="00CA2D6C">
      <w:pPr>
        <w:rPr>
          <w:ins w:id="208" w:author="HW" w:date="2023-02-10T13:25:00Z"/>
          <w:rFonts w:eastAsia="Malgun Gothic"/>
          <w:lang w:eastAsia="zh-CN"/>
        </w:rPr>
      </w:pPr>
      <w:ins w:id="209" w:author="HW" w:date="2023-02-10T13:25:00Z">
        <w:r w:rsidRPr="000A2185">
          <w:rPr>
            <w:rFonts w:eastAsia="Malgun Gothic"/>
            <w:b/>
          </w:rPr>
          <w:t>Description:</w:t>
        </w:r>
        <w:r w:rsidRPr="000A2185">
          <w:rPr>
            <w:rFonts w:eastAsia="Malgun Gothic"/>
          </w:rPr>
          <w:t xml:space="preserve"> The </w:t>
        </w:r>
        <w:r w:rsidRPr="000A2185">
          <w:rPr>
            <w:rFonts w:eastAsia="宋体" w:hint="eastAsia"/>
            <w:lang w:eastAsia="zh-CN"/>
          </w:rPr>
          <w:t>consumer NF</w:t>
        </w:r>
        <w:r w:rsidRPr="000A2185">
          <w:rPr>
            <w:rFonts w:eastAsia="Malgun Gothic"/>
          </w:rPr>
          <w:t xml:space="preserve"> requests the </w:t>
        </w:r>
        <w:r>
          <w:rPr>
            <w:rFonts w:eastAsia="Malgun Gothic"/>
          </w:rPr>
          <w:t>AR</w:t>
        </w:r>
        <w:r w:rsidRPr="000A2185">
          <w:rPr>
            <w:rFonts w:eastAsia="Malgun Gothic"/>
          </w:rPr>
          <w:t xml:space="preserve">MF to </w:t>
        </w:r>
        <w:r w:rsidRPr="000A2185">
          <w:rPr>
            <w:rFonts w:eastAsia="宋体" w:hint="eastAsia"/>
            <w:lang w:eastAsia="zh-CN"/>
          </w:rPr>
          <w:t xml:space="preserve">update </w:t>
        </w:r>
        <w:r>
          <w:rPr>
            <w:rFonts w:eastAsia="宋体" w:hint="eastAsia"/>
            <w:lang w:eastAsia="zh-CN"/>
          </w:rPr>
          <w:t xml:space="preserve">one or multiple media resources within </w:t>
        </w:r>
        <w:r w:rsidRPr="000A2185">
          <w:rPr>
            <w:rFonts w:eastAsia="宋体"/>
            <w:lang w:eastAsia="zh-CN"/>
          </w:rPr>
          <w:t xml:space="preserve">a specific </w:t>
        </w:r>
        <w:r w:rsidRPr="000A2185">
          <w:rPr>
            <w:rFonts w:eastAsia="宋体" w:hint="eastAsia"/>
            <w:lang w:eastAsia="zh-CN"/>
          </w:rPr>
          <w:t xml:space="preserve">media </w:t>
        </w:r>
        <w:r>
          <w:rPr>
            <w:rFonts w:eastAsia="宋体" w:hint="eastAsia"/>
            <w:lang w:eastAsia="zh-CN"/>
          </w:rPr>
          <w:t>r</w:t>
        </w:r>
        <w:r w:rsidRPr="000A2185">
          <w:rPr>
            <w:rFonts w:eastAsia="Malgun Gothic"/>
          </w:rPr>
          <w:t>esource</w:t>
        </w:r>
        <w:r w:rsidRPr="000A2185">
          <w:rPr>
            <w:rFonts w:eastAsia="宋体"/>
            <w:lang w:eastAsia="zh-CN"/>
          </w:rPr>
          <w:t xml:space="preserve"> context</w:t>
        </w:r>
        <w:r w:rsidRPr="000A2185">
          <w:rPr>
            <w:rFonts w:eastAsia="Malgun Gothic"/>
          </w:rPr>
          <w:t>.</w:t>
        </w:r>
        <w:r>
          <w:rPr>
            <w:rFonts w:eastAsia="Malgun Gothic"/>
          </w:rPr>
          <w:t xml:space="preserve"> Terminations and/or media streams can be added, modified or deleted within an Update request.</w:t>
        </w:r>
      </w:ins>
    </w:p>
    <w:p w14:paraId="0680D83E" w14:textId="77777777" w:rsidR="00CA2D6C" w:rsidRPr="000A2185" w:rsidRDefault="00CA2D6C" w:rsidP="00CA2D6C">
      <w:pPr>
        <w:rPr>
          <w:ins w:id="210" w:author="HW" w:date="2023-02-10T13:25:00Z"/>
          <w:rFonts w:eastAsia="宋体"/>
          <w:lang w:eastAsia="zh-CN"/>
        </w:rPr>
      </w:pPr>
      <w:ins w:id="211" w:author="HW" w:date="2023-02-10T13:25:00Z">
        <w:r w:rsidRPr="000A2185">
          <w:rPr>
            <w:rFonts w:eastAsia="Malgun Gothic"/>
            <w:b/>
            <w:lang w:eastAsia="zh-CN"/>
          </w:rPr>
          <w:t xml:space="preserve">Inputs, </w:t>
        </w:r>
        <w:proofErr w:type="gramStart"/>
        <w:r w:rsidRPr="000A2185">
          <w:rPr>
            <w:rFonts w:eastAsia="Malgun Gothic"/>
            <w:b/>
            <w:lang w:eastAsia="zh-CN"/>
          </w:rPr>
          <w:t>Required</w:t>
        </w:r>
        <w:proofErr w:type="gramEnd"/>
        <w:r w:rsidRPr="000A2185">
          <w:rPr>
            <w:rFonts w:eastAsia="Malgun Gothic"/>
            <w:b/>
            <w:lang w:eastAsia="zh-CN"/>
          </w:rPr>
          <w:t>:</w:t>
        </w:r>
        <w:r w:rsidRPr="000A2185">
          <w:rPr>
            <w:rFonts w:eastAsia="Malgun Gothic"/>
            <w:lang w:eastAsia="zh-CN"/>
          </w:rPr>
          <w:t xml:space="preserve"> Media Resource Context ID, </w:t>
        </w:r>
        <w:r w:rsidRPr="000A2185">
          <w:rPr>
            <w:rFonts w:eastAsia="宋体" w:hint="eastAsia"/>
            <w:lang w:eastAsia="zh-CN"/>
          </w:rPr>
          <w:t xml:space="preserve">List of </w:t>
        </w:r>
        <w:r w:rsidRPr="000A2185">
          <w:rPr>
            <w:rFonts w:eastAsia="Malgun Gothic"/>
          </w:rPr>
          <w:t>Media Termination Descriptors</w:t>
        </w:r>
        <w:r>
          <w:rPr>
            <w:rFonts w:eastAsia="Malgun Gothic"/>
          </w:rPr>
          <w:t xml:space="preserve"> </w:t>
        </w:r>
        <w:r>
          <w:rPr>
            <w:rFonts w:hint="eastAsia"/>
            <w:lang w:eastAsia="zh-CN"/>
          </w:rPr>
          <w:t>to be updated</w:t>
        </w:r>
        <w:r w:rsidRPr="000A2185">
          <w:rPr>
            <w:rFonts w:eastAsia="宋体" w:hint="eastAsia"/>
            <w:lang w:eastAsia="zh-CN"/>
          </w:rPr>
          <w:t>.</w:t>
        </w:r>
        <w:r w:rsidRPr="000A2185">
          <w:rPr>
            <w:rFonts w:eastAsia="Malgun Gothic"/>
            <w:lang w:eastAsia="zh-CN"/>
          </w:rPr>
          <w:t xml:space="preserve"> </w:t>
        </w:r>
      </w:ins>
    </w:p>
    <w:p w14:paraId="17F481FE" w14:textId="77777777" w:rsidR="00CA2D6C" w:rsidRPr="000A2185" w:rsidRDefault="00CA2D6C" w:rsidP="00CA2D6C">
      <w:pPr>
        <w:rPr>
          <w:ins w:id="212" w:author="HW" w:date="2023-02-10T13:25:00Z"/>
          <w:rFonts w:eastAsia="宋体"/>
          <w:lang w:eastAsia="zh-CN"/>
        </w:rPr>
      </w:pPr>
      <w:ins w:id="213" w:author="HW" w:date="2023-02-10T13:25:00Z">
        <w:r w:rsidRPr="000A2185">
          <w:rPr>
            <w:rFonts w:eastAsia="Malgun Gothic"/>
            <w:lang w:eastAsia="zh-CN"/>
          </w:rPr>
          <w:t>Media Resource Context ID specifies the media context resource to be updated.</w:t>
        </w:r>
      </w:ins>
    </w:p>
    <w:p w14:paraId="1A2B9AFB" w14:textId="77777777" w:rsidR="00CA2D6C" w:rsidRPr="007636F4" w:rsidRDefault="00CA2D6C" w:rsidP="00CA2D6C">
      <w:pPr>
        <w:rPr>
          <w:ins w:id="214" w:author="HW" w:date="2023-02-10T13:25:00Z"/>
          <w:rFonts w:eastAsia="宋体"/>
          <w:lang w:eastAsia="zh-CN"/>
        </w:rPr>
      </w:pPr>
      <w:ins w:id="215" w:author="HW" w:date="2023-02-10T13:25:00Z">
        <w:r w:rsidRPr="007636F4">
          <w:rPr>
            <w:rFonts w:eastAsia="宋体"/>
            <w:lang w:eastAsia="zh-CN"/>
          </w:rPr>
          <w:t xml:space="preserve">List of </w:t>
        </w:r>
        <w:r w:rsidRPr="007636F4">
          <w:rPr>
            <w:rFonts w:eastAsia="Malgun Gothic"/>
          </w:rPr>
          <w:t>Media Termination Descriptors</w:t>
        </w:r>
        <w:r w:rsidRPr="007636F4">
          <w:rPr>
            <w:rFonts w:eastAsia="宋体"/>
            <w:lang w:eastAsia="zh-CN"/>
          </w:rPr>
          <w:t xml:space="preserve"> includes one of multiple updated Media Stream Descriptors. </w:t>
        </w:r>
        <w:r w:rsidRPr="00CA2D6C">
          <w:rPr>
            <w:rFonts w:eastAsia="宋体"/>
            <w:lang w:eastAsia="zh-CN"/>
          </w:rPr>
          <w:t>If terminations or media streams are to be deleted, the corresponding descriptions are set to NULL.</w:t>
        </w:r>
      </w:ins>
    </w:p>
    <w:p w14:paraId="15E56162" w14:textId="77777777" w:rsidR="00CA2D6C" w:rsidRPr="007636F4" w:rsidRDefault="00CA2D6C" w:rsidP="00CA2D6C">
      <w:pPr>
        <w:rPr>
          <w:ins w:id="216" w:author="HW" w:date="2023-02-10T13:25:00Z"/>
          <w:rFonts w:eastAsia="Malgun Gothic"/>
        </w:rPr>
      </w:pPr>
      <w:ins w:id="217" w:author="HW" w:date="2023-02-10T13:25:00Z">
        <w:r w:rsidRPr="007636F4">
          <w:rPr>
            <w:rFonts w:eastAsia="Malgun Gothic"/>
            <w:b/>
          </w:rPr>
          <w:t xml:space="preserve">Inputs, Optional: </w:t>
        </w:r>
        <w:r w:rsidRPr="007636F4">
          <w:rPr>
            <w:rFonts w:eastAsia="Malgun Gothic"/>
          </w:rPr>
          <w:t>None.</w:t>
        </w:r>
      </w:ins>
    </w:p>
    <w:p w14:paraId="1BD5AA0C" w14:textId="77777777" w:rsidR="00CA2D6C" w:rsidRPr="007636F4" w:rsidRDefault="00CA2D6C" w:rsidP="00CA2D6C">
      <w:pPr>
        <w:rPr>
          <w:ins w:id="218" w:author="HW" w:date="2023-02-10T13:25:00Z"/>
          <w:rFonts w:eastAsia="宋体"/>
          <w:lang w:eastAsia="zh-CN"/>
        </w:rPr>
      </w:pPr>
      <w:ins w:id="219" w:author="HW" w:date="2023-02-10T13:25:00Z">
        <w:r w:rsidRPr="007636F4">
          <w:rPr>
            <w:rFonts w:eastAsia="Malgun Gothic"/>
            <w:b/>
            <w:lang w:eastAsia="zh-CN"/>
          </w:rPr>
          <w:t>Outputs, Required:</w:t>
        </w:r>
        <w:r w:rsidRPr="007636F4">
          <w:rPr>
            <w:rFonts w:eastAsia="Malgun Gothic"/>
            <w:lang w:eastAsia="zh-CN"/>
          </w:rPr>
          <w:t xml:space="preserve"> </w:t>
        </w:r>
        <w:r w:rsidRPr="007636F4">
          <w:rPr>
            <w:rFonts w:eastAsia="宋体"/>
            <w:lang w:eastAsia="zh-CN"/>
          </w:rPr>
          <w:t>R</w:t>
        </w:r>
        <w:r w:rsidRPr="007636F4">
          <w:rPr>
            <w:rFonts w:eastAsia="Malgun Gothic"/>
            <w:lang w:eastAsia="zh-CN"/>
          </w:rPr>
          <w:t>esult indication</w:t>
        </w:r>
        <w:r w:rsidRPr="007636F4">
          <w:rPr>
            <w:rFonts w:eastAsia="宋体"/>
            <w:lang w:eastAsia="zh-CN"/>
          </w:rPr>
          <w:t>, List of Media Termination Descriptor Resource information.</w:t>
        </w:r>
      </w:ins>
    </w:p>
    <w:p w14:paraId="6EE93FBC" w14:textId="77777777" w:rsidR="00CA2D6C" w:rsidRPr="007636F4" w:rsidRDefault="00CA2D6C" w:rsidP="00CA2D6C">
      <w:pPr>
        <w:rPr>
          <w:ins w:id="220" w:author="HW" w:date="2023-02-10T13:25:00Z"/>
          <w:rFonts w:eastAsia="宋体"/>
          <w:lang w:eastAsia="zh-CN"/>
        </w:rPr>
      </w:pPr>
      <w:ins w:id="221" w:author="HW" w:date="2023-02-10T13:25:00Z">
        <w:r w:rsidRPr="007636F4">
          <w:rPr>
            <w:rFonts w:eastAsia="宋体"/>
            <w:lang w:eastAsia="zh-CN"/>
          </w:rPr>
          <w:t>List of Media Termination Descriptor Resource information includes one or multiple Media Stream Descriptor Resources impacted by the Update request.</w:t>
        </w:r>
      </w:ins>
    </w:p>
    <w:p w14:paraId="053F040A" w14:textId="77777777" w:rsidR="00CA2D6C" w:rsidRPr="00B57CB0" w:rsidRDefault="00CA2D6C" w:rsidP="00CA2D6C">
      <w:pPr>
        <w:rPr>
          <w:ins w:id="222" w:author="HW" w:date="2023-02-10T13:25:00Z"/>
          <w:lang w:eastAsia="en-GB"/>
        </w:rPr>
      </w:pPr>
      <w:ins w:id="223" w:author="HW" w:date="2023-02-10T13:25:00Z">
        <w:r w:rsidRPr="007636F4">
          <w:rPr>
            <w:rFonts w:eastAsia="Malgun Gothic"/>
            <w:b/>
            <w:lang w:eastAsia="zh-CN"/>
          </w:rPr>
          <w:t>Outputs, Optional:</w:t>
        </w:r>
        <w:r w:rsidRPr="007636F4">
          <w:rPr>
            <w:rFonts w:eastAsia="Malgun Gothic"/>
            <w:lang w:eastAsia="zh-CN"/>
          </w:rPr>
          <w:t xml:space="preserve"> None</w:t>
        </w:r>
        <w:r w:rsidRPr="007636F4">
          <w:t>.</w:t>
        </w:r>
      </w:ins>
    </w:p>
    <w:p w14:paraId="5D8AA71B" w14:textId="77777777" w:rsidR="00CA2D6C" w:rsidRDefault="00CA2D6C" w:rsidP="00CA2D6C">
      <w:pPr>
        <w:pStyle w:val="4"/>
        <w:rPr>
          <w:ins w:id="224" w:author="HW" w:date="2023-02-10T13:25:00Z"/>
          <w:b/>
        </w:rPr>
      </w:pPr>
      <w:ins w:id="225" w:author="HW" w:date="2023-02-10T13:25:00Z">
        <w:r>
          <w:rPr>
            <w:lang w:eastAsia="zh-CN"/>
          </w:rPr>
          <w:t xml:space="preserve">XX.y.3.1.4 </w:t>
        </w:r>
        <w:proofErr w:type="spellStart"/>
        <w:r w:rsidRPr="00E12FC2">
          <w:t>N</w:t>
        </w:r>
        <w:r>
          <w:t>armf</w:t>
        </w:r>
        <w:r w:rsidRPr="00E12FC2">
          <w:t>_</w:t>
        </w:r>
        <w:r>
          <w:t>MRM_Delete</w:t>
        </w:r>
        <w:proofErr w:type="spellEnd"/>
        <w:r>
          <w:t xml:space="preserve"> service operation</w:t>
        </w:r>
      </w:ins>
    </w:p>
    <w:p w14:paraId="2B39AED8" w14:textId="77777777" w:rsidR="00CA2D6C" w:rsidRPr="000A2185" w:rsidRDefault="00CA2D6C" w:rsidP="00CA2D6C">
      <w:pPr>
        <w:rPr>
          <w:ins w:id="226" w:author="HW" w:date="2023-02-10T13:25:00Z"/>
          <w:rFonts w:eastAsia="宋体"/>
          <w:lang w:eastAsia="zh-CN"/>
        </w:rPr>
      </w:pPr>
      <w:ins w:id="227" w:author="HW" w:date="2023-02-10T13:25:00Z">
        <w:r w:rsidRPr="000A2185">
          <w:rPr>
            <w:rFonts w:eastAsia="Malgun Gothic"/>
            <w:b/>
          </w:rPr>
          <w:t>Description:</w:t>
        </w:r>
        <w:r w:rsidRPr="000A2185">
          <w:rPr>
            <w:rFonts w:eastAsia="Malgun Gothic"/>
          </w:rPr>
          <w:t xml:space="preserve"> The </w:t>
        </w:r>
        <w:r w:rsidRPr="000A2185">
          <w:rPr>
            <w:rFonts w:eastAsia="宋体" w:hint="eastAsia"/>
            <w:lang w:eastAsia="zh-CN"/>
          </w:rPr>
          <w:t>consumer NF</w:t>
        </w:r>
        <w:r w:rsidRPr="000A2185">
          <w:rPr>
            <w:rFonts w:eastAsia="Malgun Gothic"/>
          </w:rPr>
          <w:t xml:space="preserve"> requests the </w:t>
        </w:r>
        <w:r>
          <w:rPr>
            <w:rFonts w:eastAsia="Malgun Gothic"/>
          </w:rPr>
          <w:t>AR</w:t>
        </w:r>
        <w:r w:rsidRPr="000A2185">
          <w:rPr>
            <w:rFonts w:eastAsia="Malgun Gothic"/>
          </w:rPr>
          <w:t xml:space="preserve">MF to </w:t>
        </w:r>
        <w:r w:rsidRPr="000A2185">
          <w:rPr>
            <w:rFonts w:eastAsia="宋体" w:hint="eastAsia"/>
            <w:lang w:eastAsia="zh-CN"/>
          </w:rPr>
          <w:t>delete</w:t>
        </w:r>
        <w:r>
          <w:rPr>
            <w:rFonts w:eastAsia="宋体"/>
            <w:lang w:eastAsia="zh-CN"/>
          </w:rPr>
          <w:t xml:space="preserve"> </w:t>
        </w:r>
        <w:r w:rsidRPr="000A2185">
          <w:rPr>
            <w:rFonts w:eastAsia="宋体"/>
            <w:lang w:eastAsia="zh-CN"/>
          </w:rPr>
          <w:t xml:space="preserve">a specific </w:t>
        </w:r>
        <w:r w:rsidRPr="000A2185">
          <w:rPr>
            <w:rFonts w:eastAsia="宋体" w:hint="eastAsia"/>
            <w:lang w:eastAsia="zh-CN"/>
          </w:rPr>
          <w:t xml:space="preserve">media </w:t>
        </w:r>
        <w:r w:rsidRPr="000A2185">
          <w:rPr>
            <w:rFonts w:eastAsia="宋体"/>
            <w:lang w:eastAsia="zh-CN"/>
          </w:rPr>
          <w:t xml:space="preserve">context </w:t>
        </w:r>
        <w:r w:rsidRPr="000A2185">
          <w:rPr>
            <w:rFonts w:eastAsia="Malgun Gothic"/>
          </w:rPr>
          <w:t>resource</w:t>
        </w:r>
        <w:r>
          <w:rPr>
            <w:rFonts w:eastAsia="Malgun Gothic"/>
          </w:rPr>
          <w:t xml:space="preserve"> including all existing terminations and media streams.</w:t>
        </w:r>
      </w:ins>
    </w:p>
    <w:p w14:paraId="5EF56DDB" w14:textId="77777777" w:rsidR="00CA2D6C" w:rsidRPr="000A2185" w:rsidRDefault="00CA2D6C" w:rsidP="00CA2D6C">
      <w:pPr>
        <w:rPr>
          <w:ins w:id="228" w:author="HW" w:date="2023-02-10T13:25:00Z"/>
          <w:rFonts w:eastAsia="宋体"/>
          <w:lang w:eastAsia="zh-CN"/>
        </w:rPr>
      </w:pPr>
      <w:ins w:id="229" w:author="HW" w:date="2023-02-10T13:25:00Z">
        <w:r w:rsidRPr="000A2185">
          <w:rPr>
            <w:rFonts w:eastAsia="Malgun Gothic"/>
            <w:b/>
            <w:lang w:eastAsia="zh-CN"/>
          </w:rPr>
          <w:t>Inputs, Required:</w:t>
        </w:r>
        <w:r w:rsidRPr="000A2185">
          <w:rPr>
            <w:rFonts w:eastAsia="Malgun Gothic"/>
            <w:lang w:eastAsia="zh-CN"/>
          </w:rPr>
          <w:t xml:space="preserve"> Media Context Resource ID.</w:t>
        </w:r>
      </w:ins>
    </w:p>
    <w:p w14:paraId="08845F27" w14:textId="77777777" w:rsidR="00CA2D6C" w:rsidRPr="000A2185" w:rsidRDefault="00CA2D6C" w:rsidP="00CA2D6C">
      <w:pPr>
        <w:rPr>
          <w:ins w:id="230" w:author="HW" w:date="2023-02-10T13:25:00Z"/>
          <w:rFonts w:eastAsia="宋体"/>
          <w:lang w:eastAsia="zh-CN"/>
        </w:rPr>
      </w:pPr>
      <w:ins w:id="231" w:author="HW" w:date="2023-02-10T13:25:00Z">
        <w:r w:rsidRPr="000A2185">
          <w:rPr>
            <w:rFonts w:eastAsia="Malgun Gothic"/>
            <w:lang w:eastAsia="zh-CN"/>
          </w:rPr>
          <w:t>Media Context Resource ID specifies the media context resource to be deleted.</w:t>
        </w:r>
      </w:ins>
    </w:p>
    <w:p w14:paraId="5943008E" w14:textId="77777777" w:rsidR="00CA2D6C" w:rsidRPr="000A2185" w:rsidRDefault="00CA2D6C" w:rsidP="00CA2D6C">
      <w:pPr>
        <w:rPr>
          <w:ins w:id="232" w:author="HW" w:date="2023-02-10T13:25:00Z"/>
          <w:rFonts w:eastAsia="Malgun Gothic"/>
          <w:lang w:eastAsia="zh-CN"/>
        </w:rPr>
      </w:pPr>
      <w:ins w:id="233" w:author="HW" w:date="2023-02-10T13:25:00Z">
        <w:r w:rsidRPr="000A2185">
          <w:rPr>
            <w:rFonts w:eastAsia="Malgun Gothic"/>
            <w:b/>
          </w:rPr>
          <w:t xml:space="preserve">Inputs, Optional: </w:t>
        </w:r>
        <w:r w:rsidRPr="000A2185">
          <w:rPr>
            <w:rFonts w:eastAsia="Malgun Gothic"/>
          </w:rPr>
          <w:t>None.</w:t>
        </w:r>
      </w:ins>
    </w:p>
    <w:p w14:paraId="7A7939EC" w14:textId="77777777" w:rsidR="00CA2D6C" w:rsidRPr="000A2185" w:rsidRDefault="00CA2D6C" w:rsidP="00CA2D6C">
      <w:pPr>
        <w:rPr>
          <w:ins w:id="234" w:author="HW" w:date="2023-02-10T13:25:00Z"/>
          <w:rFonts w:eastAsia="Malgun Gothic"/>
          <w:lang w:eastAsia="zh-CN"/>
        </w:rPr>
      </w:pPr>
      <w:ins w:id="235" w:author="HW" w:date="2023-02-10T13:25:00Z">
        <w:r w:rsidRPr="000A2185">
          <w:rPr>
            <w:rFonts w:eastAsia="Malgun Gothic"/>
            <w:b/>
            <w:lang w:eastAsia="zh-CN"/>
          </w:rPr>
          <w:lastRenderedPageBreak/>
          <w:t>Outputs, Required:</w:t>
        </w:r>
        <w:r w:rsidRPr="000A2185">
          <w:rPr>
            <w:rFonts w:eastAsia="Malgun Gothic"/>
            <w:lang w:eastAsia="zh-CN"/>
          </w:rPr>
          <w:t xml:space="preserve"> </w:t>
        </w:r>
        <w:r w:rsidRPr="000A2185">
          <w:rPr>
            <w:rFonts w:eastAsia="宋体" w:hint="eastAsia"/>
            <w:lang w:eastAsia="zh-CN"/>
          </w:rPr>
          <w:t>R</w:t>
        </w:r>
        <w:r w:rsidRPr="000A2185">
          <w:rPr>
            <w:rFonts w:eastAsia="Malgun Gothic"/>
            <w:lang w:eastAsia="zh-CN"/>
          </w:rPr>
          <w:t>esult indication.</w:t>
        </w:r>
      </w:ins>
    </w:p>
    <w:p w14:paraId="17B019FC" w14:textId="77777777" w:rsidR="00CA2D6C" w:rsidRPr="00C224CB" w:rsidRDefault="00CA2D6C" w:rsidP="00CA2D6C">
      <w:pPr>
        <w:rPr>
          <w:ins w:id="236" w:author="HW" w:date="2023-02-10T13:25:00Z"/>
          <w:rFonts w:eastAsia="MS Mincho"/>
          <w:lang w:eastAsia="ja-JP"/>
        </w:rPr>
      </w:pPr>
      <w:ins w:id="237" w:author="HW" w:date="2023-02-10T13:25:00Z">
        <w:r w:rsidRPr="000A2185">
          <w:rPr>
            <w:rFonts w:eastAsia="Malgun Gothic"/>
            <w:b/>
            <w:lang w:eastAsia="zh-CN"/>
          </w:rPr>
          <w:t xml:space="preserve">Outputs, Optional: </w:t>
        </w:r>
        <w:r w:rsidRPr="000A2185">
          <w:rPr>
            <w:rFonts w:eastAsia="Malgun Gothic"/>
            <w:lang w:eastAsia="zh-CN"/>
          </w:rPr>
          <w:t>None.</w:t>
        </w:r>
      </w:ins>
    </w:p>
    <w:p w14:paraId="59E186C7" w14:textId="77777777" w:rsidR="00CA2D6C" w:rsidRDefault="00CA2D6C" w:rsidP="00CA2D6C">
      <w:pPr>
        <w:pStyle w:val="3"/>
        <w:rPr>
          <w:ins w:id="238" w:author="HW" w:date="2023-02-10T13:25:00Z"/>
          <w:rFonts w:eastAsia="宋体"/>
          <w:lang w:eastAsia="zh-CN"/>
        </w:rPr>
      </w:pPr>
      <w:ins w:id="239" w:author="HW" w:date="2023-02-10T13:25:00Z">
        <w:r>
          <w:rPr>
            <w:lang w:eastAsia="zh-CN"/>
          </w:rPr>
          <w:t>XX.y.3</w:t>
        </w:r>
        <w:r>
          <w:rPr>
            <w:rFonts w:eastAsia="宋体"/>
            <w:lang w:eastAsia="zh-CN"/>
          </w:rPr>
          <w:t xml:space="preserve">.2 </w:t>
        </w:r>
        <w:proofErr w:type="spellStart"/>
        <w:r w:rsidRPr="0F4F1531">
          <w:t>Nimsas_MediaControl</w:t>
        </w:r>
        <w:proofErr w:type="spellEnd"/>
        <w:r>
          <w:rPr>
            <w:rFonts w:eastAsia="宋体"/>
            <w:lang w:eastAsia="zh-CN"/>
          </w:rPr>
          <w:t xml:space="preserve"> service</w:t>
        </w:r>
      </w:ins>
    </w:p>
    <w:p w14:paraId="170DB987" w14:textId="13AACA46" w:rsidR="00CA2D6C" w:rsidRDefault="00CA2D6C" w:rsidP="00CA2D6C">
      <w:pPr>
        <w:pStyle w:val="4"/>
        <w:rPr>
          <w:ins w:id="240" w:author="HW" w:date="2023-02-10T13:25:00Z"/>
          <w:lang w:eastAsia="zh-CN"/>
        </w:rPr>
      </w:pPr>
      <w:ins w:id="241" w:author="HW" w:date="2023-02-10T13:25:00Z">
        <w:r>
          <w:rPr>
            <w:lang w:eastAsia="zh-CN"/>
          </w:rPr>
          <w:t>XX.y.3.2.</w:t>
        </w:r>
      </w:ins>
      <w:ins w:id="242" w:author="HW" w:date="2023-02-10T13:36:00Z">
        <w:r w:rsidR="00F754D4">
          <w:rPr>
            <w:lang w:eastAsia="zh-CN"/>
          </w:rPr>
          <w:t>1</w:t>
        </w:r>
      </w:ins>
      <w:ins w:id="243" w:author="HW" w:date="2023-02-10T13:25:00Z">
        <w:r>
          <w:rPr>
            <w:lang w:eastAsia="zh-CN"/>
          </w:rPr>
          <w:t xml:space="preserve"> </w:t>
        </w:r>
        <w:proofErr w:type="spellStart"/>
        <w:r w:rsidRPr="002538EA">
          <w:rPr>
            <w:lang w:eastAsia="zh-CN"/>
          </w:rPr>
          <w:t>Nimsas</w:t>
        </w:r>
        <w:r>
          <w:rPr>
            <w:lang w:eastAsia="zh-CN"/>
          </w:rPr>
          <w:t>_MediaControl_MediaInstruction</w:t>
        </w:r>
        <w:proofErr w:type="spellEnd"/>
        <w:r>
          <w:t xml:space="preserve"> service operation</w:t>
        </w:r>
      </w:ins>
    </w:p>
    <w:p w14:paraId="37A23900" w14:textId="37EEBA0C" w:rsidR="00F754D4" w:rsidRDefault="00F754D4" w:rsidP="00F754D4">
      <w:pPr>
        <w:rPr>
          <w:ins w:id="244" w:author="HW" w:date="2023-02-10T13:36:00Z"/>
          <w:rFonts w:hint="eastAsia"/>
          <w:lang w:eastAsia="zh-CN"/>
        </w:rPr>
      </w:pPr>
      <w:ins w:id="245" w:author="HW" w:date="2023-02-10T13:36:00Z">
        <w:r>
          <w:rPr>
            <w:rFonts w:hint="eastAsia"/>
            <w:lang w:eastAsia="zh-CN"/>
          </w:rPr>
          <w:t>I</w:t>
        </w:r>
        <w:r>
          <w:rPr>
            <w:lang w:eastAsia="zh-CN"/>
          </w:rPr>
          <w:t xml:space="preserve">n </w:t>
        </w:r>
      </w:ins>
      <w:ins w:id="246" w:author="HW" w:date="2023-02-10T13:41:00Z">
        <w:r>
          <w:rPr>
            <w:lang w:eastAsia="zh-CN"/>
          </w:rPr>
          <w:t>o</w:t>
        </w:r>
      </w:ins>
      <w:ins w:id="247" w:author="HW" w:date="2023-02-10T13:36:00Z">
        <w:r>
          <w:rPr>
            <w:lang w:eastAsia="zh-CN"/>
          </w:rPr>
          <w:t>rder to</w:t>
        </w:r>
        <w:bookmarkStart w:id="248" w:name="_GoBack"/>
        <w:bookmarkEnd w:id="248"/>
        <w:r>
          <w:rPr>
            <w:lang w:eastAsia="zh-CN"/>
          </w:rPr>
          <w:t xml:space="preserve"> support transferring </w:t>
        </w:r>
      </w:ins>
      <w:ins w:id="249" w:author="HW" w:date="2023-02-10T13:37:00Z">
        <w:r>
          <w:rPr>
            <w:lang w:eastAsia="zh-CN"/>
          </w:rPr>
          <w:t xml:space="preserve">data from DCMF to ARMF through </w:t>
        </w:r>
      </w:ins>
      <w:ins w:id="250" w:author="HW" w:date="2023-02-10T13:38:00Z">
        <w:r>
          <w:rPr>
            <w:lang w:eastAsia="zh-CN"/>
          </w:rPr>
          <w:t>M</w:t>
        </w:r>
      </w:ins>
      <w:ins w:id="251" w:author="HW" w:date="2023-02-10T13:37:00Z">
        <w:r>
          <w:rPr>
            <w:lang w:eastAsia="zh-CN"/>
          </w:rPr>
          <w:t>b interface with the data model described in XX.y.2.4</w:t>
        </w:r>
      </w:ins>
      <w:ins w:id="252" w:author="HW" w:date="2023-02-10T13:38:00Z">
        <w:r>
          <w:rPr>
            <w:lang w:eastAsia="zh-CN"/>
          </w:rPr>
          <w:t xml:space="preserve">, a new operation type need to be added in the </w:t>
        </w:r>
      </w:ins>
      <w:ins w:id="253" w:author="HW" w:date="2023-02-10T13:39:00Z">
        <w:r>
          <w:rPr>
            <w:lang w:eastAsia="zh-CN"/>
          </w:rPr>
          <w:t>media handling parameter.</w:t>
        </w:r>
      </w:ins>
    </w:p>
    <w:p w14:paraId="493A4427" w14:textId="6158F734" w:rsidR="00F754D4" w:rsidRPr="00CA2D6C" w:rsidRDefault="00F754D4" w:rsidP="00F754D4">
      <w:pPr>
        <w:pStyle w:val="B1"/>
        <w:rPr>
          <w:ins w:id="254" w:author="HW" w:date="2023-02-10T13:40:00Z"/>
          <w:lang w:eastAsia="zh-CN"/>
        </w:rPr>
      </w:pPr>
      <w:ins w:id="255" w:author="HW" w:date="2023-02-10T13:40:00Z">
        <w:r>
          <w:rPr>
            <w:lang w:eastAsia="zh-CN"/>
          </w:rPr>
          <w:t>-</w:t>
        </w:r>
        <w:r>
          <w:rPr>
            <w:lang w:eastAsia="zh-CN"/>
          </w:rPr>
          <w:tab/>
        </w:r>
        <w:r w:rsidRPr="00CA2D6C">
          <w:rPr>
            <w:lang w:eastAsia="zh-CN"/>
          </w:rPr>
          <w:t>Operation type, which includes:</w:t>
        </w:r>
      </w:ins>
    </w:p>
    <w:p w14:paraId="5B5562C9" w14:textId="616006F7" w:rsidR="00F754D4" w:rsidRPr="005A78B5" w:rsidRDefault="00F754D4" w:rsidP="00F754D4">
      <w:pPr>
        <w:pStyle w:val="B2"/>
        <w:rPr>
          <w:ins w:id="256" w:author="HW" w:date="2023-02-10T13:40:00Z"/>
          <w:lang w:eastAsia="zh-CN"/>
        </w:rPr>
      </w:pPr>
      <w:ins w:id="257" w:author="HW" w:date="2023-02-10T13:40:00Z">
        <w:r>
          <w:rPr>
            <w:lang w:eastAsia="zh-CN"/>
          </w:rPr>
          <w:t>-</w:t>
        </w:r>
        <w:r>
          <w:rPr>
            <w:lang w:eastAsia="zh-CN"/>
          </w:rPr>
          <w:tab/>
        </w:r>
        <w:r w:rsidRPr="00CA2D6C">
          <w:rPr>
            <w:lang w:eastAsia="zh-CN"/>
          </w:rPr>
          <w:t>T</w:t>
        </w:r>
        <w:r w:rsidRPr="005A78B5">
          <w:rPr>
            <w:lang w:eastAsia="zh-CN"/>
          </w:rPr>
          <w:t xml:space="preserve">ransfer a </w:t>
        </w:r>
        <w:r w:rsidRPr="00CA2D6C">
          <w:rPr>
            <w:lang w:eastAsia="zh-CN"/>
          </w:rPr>
          <w:t>media</w:t>
        </w:r>
        <w:r w:rsidRPr="005A78B5">
          <w:rPr>
            <w:lang w:eastAsia="zh-CN"/>
          </w:rPr>
          <w:t xml:space="preserve"> stream</w:t>
        </w:r>
        <w:r w:rsidRPr="00CA2D6C">
          <w:rPr>
            <w:lang w:eastAsia="zh-CN"/>
          </w:rPr>
          <w:t>: It means that this media stream will be terminated on the local media function and the data transmitted in this channel will be transferred to another NF</w:t>
        </w:r>
      </w:ins>
      <w:ins w:id="258" w:author="HW" w:date="2023-02-10T13:41:00Z">
        <w:r>
          <w:rPr>
            <w:lang w:eastAsia="zh-CN"/>
          </w:rPr>
          <w:t xml:space="preserve"> through UDP</w:t>
        </w:r>
      </w:ins>
      <w:ins w:id="259" w:author="HW" w:date="2023-02-10T13:40:00Z">
        <w:r w:rsidRPr="00CA2D6C">
          <w:rPr>
            <w:lang w:eastAsia="zh-CN"/>
          </w:rPr>
          <w:t>.</w:t>
        </w:r>
      </w:ins>
    </w:p>
    <w:p w14:paraId="515AA0C2" w14:textId="77777777" w:rsidR="00CA2D6C" w:rsidRPr="00F754D4" w:rsidRDefault="00CA2D6C" w:rsidP="00CA2D6C">
      <w:pPr>
        <w:rPr>
          <w:ins w:id="260" w:author="HW" w:date="2023-02-10T13:25:00Z"/>
        </w:rPr>
      </w:pPr>
    </w:p>
    <w:p w14:paraId="1CD6087F" w14:textId="77777777" w:rsidR="00CA2D6C" w:rsidRPr="00C8553E" w:rsidRDefault="00CA2D6C" w:rsidP="00CA2D6C">
      <w:pPr>
        <w:pStyle w:val="2"/>
        <w:rPr>
          <w:ins w:id="261" w:author="HW" w:date="2023-02-10T13:25:00Z"/>
        </w:rPr>
      </w:pPr>
      <w:bookmarkStart w:id="262" w:name="_Toc104216426"/>
      <w:bookmarkStart w:id="263" w:name="_Toc113279240"/>
      <w:ins w:id="264" w:author="HW" w:date="2023-02-10T13:25:00Z">
        <w:r>
          <w:t>XX.y.4</w:t>
        </w:r>
        <w:r w:rsidRPr="00C8553E">
          <w:rPr>
            <w:rFonts w:eastAsia="宋体"/>
            <w:lang w:eastAsia="zh-CN"/>
          </w:rPr>
          <w:tab/>
        </w:r>
        <w:r w:rsidRPr="00C8553E">
          <w:t>Procedures</w:t>
        </w:r>
        <w:bookmarkEnd w:id="262"/>
        <w:bookmarkEnd w:id="263"/>
      </w:ins>
    </w:p>
    <w:p w14:paraId="5A10B7B1" w14:textId="77777777" w:rsidR="00CA2D6C" w:rsidRPr="00376675" w:rsidRDefault="00CA2D6C" w:rsidP="00CA2D6C">
      <w:pPr>
        <w:pStyle w:val="3"/>
        <w:rPr>
          <w:ins w:id="265" w:author="HW" w:date="2023-02-10T13:25:00Z"/>
          <w:lang w:eastAsia="zh-CN"/>
        </w:rPr>
      </w:pPr>
      <w:bookmarkStart w:id="266" w:name="_Toc113279325"/>
      <w:ins w:id="267" w:author="HW" w:date="2023-02-10T13:25:00Z">
        <w:r>
          <w:rPr>
            <w:rFonts w:hint="eastAsia"/>
            <w:lang w:eastAsia="zh-CN"/>
          </w:rPr>
          <w:t>XX</w:t>
        </w:r>
        <w:r w:rsidRPr="00376675">
          <w:rPr>
            <w:rFonts w:hint="eastAsia"/>
            <w:lang w:eastAsia="zh-CN"/>
          </w:rPr>
          <w:t>.</w:t>
        </w:r>
        <w:r>
          <w:rPr>
            <w:lang w:eastAsia="zh-CN"/>
          </w:rPr>
          <w:t>y</w:t>
        </w:r>
        <w:r w:rsidRPr="00376675">
          <w:rPr>
            <w:rFonts w:hint="eastAsia"/>
            <w:lang w:eastAsia="zh-CN"/>
          </w:rPr>
          <w:t>.</w:t>
        </w:r>
        <w:r>
          <w:rPr>
            <w:lang w:eastAsia="zh-CN"/>
          </w:rPr>
          <w:t>4.1</w:t>
        </w:r>
        <w:r w:rsidRPr="00376675">
          <w:rPr>
            <w:rFonts w:hint="eastAsia"/>
            <w:lang w:eastAsia="zh-CN"/>
          </w:rPr>
          <w:tab/>
        </w:r>
        <w:r w:rsidRPr="00376675">
          <w:rPr>
            <w:lang w:eastAsia="zh-CN"/>
          </w:rPr>
          <w:t>NF service registration</w:t>
        </w:r>
        <w:r w:rsidRPr="00376675">
          <w:rPr>
            <w:rFonts w:hint="eastAsia"/>
            <w:lang w:eastAsia="zh-CN"/>
          </w:rPr>
          <w:t xml:space="preserve"> and discovery</w:t>
        </w:r>
        <w:bookmarkEnd w:id="266"/>
      </w:ins>
    </w:p>
    <w:p w14:paraId="4E63ED0C" w14:textId="77777777" w:rsidR="00CA2D6C" w:rsidRDefault="00CA2D6C" w:rsidP="00CA2D6C">
      <w:pPr>
        <w:rPr>
          <w:ins w:id="268" w:author="HW" w:date="2023-02-10T13:25:00Z"/>
          <w:lang w:eastAsia="zh-CN"/>
        </w:rPr>
      </w:pPr>
      <w:ins w:id="269" w:author="HW" w:date="2023-02-10T13:25:00Z">
        <w:r w:rsidRPr="00192553">
          <w:rPr>
            <w:lang w:eastAsia="zh-CN"/>
          </w:rPr>
          <w:t xml:space="preserve">If </w:t>
        </w:r>
        <w:r>
          <w:rPr>
            <w:lang w:eastAsia="zh-CN"/>
          </w:rPr>
          <w:t xml:space="preserve">the </w:t>
        </w:r>
        <w:r w:rsidRPr="00192553">
          <w:rPr>
            <w:lang w:eastAsia="zh-CN"/>
          </w:rPr>
          <w:t xml:space="preserve">NRF is used for NF registration and discovery, </w:t>
        </w:r>
        <w:r>
          <w:rPr>
            <w:lang w:eastAsia="zh-CN"/>
          </w:rPr>
          <w:t>t</w:t>
        </w:r>
        <w:r w:rsidRPr="00600FA6">
          <w:rPr>
            <w:lang w:eastAsia="zh-CN"/>
          </w:rPr>
          <w:t xml:space="preserve">he </w:t>
        </w:r>
        <w:r>
          <w:rPr>
            <w:lang w:eastAsia="zh-CN"/>
          </w:rPr>
          <w:t>ARMF</w:t>
        </w:r>
        <w:r w:rsidRPr="00600FA6">
          <w:rPr>
            <w:lang w:eastAsia="zh-CN"/>
          </w:rPr>
          <w:t xml:space="preserve"> </w:t>
        </w:r>
        <w:r>
          <w:rPr>
            <w:rFonts w:hint="eastAsia"/>
            <w:lang w:eastAsia="zh-CN"/>
          </w:rPr>
          <w:t>shall</w:t>
        </w:r>
        <w:r w:rsidRPr="00600FA6">
          <w:rPr>
            <w:lang w:eastAsia="zh-CN"/>
          </w:rPr>
          <w:t xml:space="preserve"> register </w:t>
        </w:r>
        <w:r>
          <w:rPr>
            <w:lang w:eastAsia="zh-CN"/>
          </w:rPr>
          <w:t>its</w:t>
        </w:r>
        <w:r w:rsidRPr="00600FA6">
          <w:rPr>
            <w:lang w:eastAsia="zh-CN"/>
          </w:rPr>
          <w:t xml:space="preserve"> service </w:t>
        </w:r>
        <w:r>
          <w:rPr>
            <w:rFonts w:hint="eastAsia"/>
            <w:lang w:eastAsia="zh-CN"/>
          </w:rPr>
          <w:t>at</w:t>
        </w:r>
        <w:r w:rsidRPr="00600FA6">
          <w:rPr>
            <w:lang w:eastAsia="zh-CN"/>
          </w:rPr>
          <w:t xml:space="preserve"> the NRF before providing services to consumers.</w:t>
        </w:r>
      </w:ins>
    </w:p>
    <w:p w14:paraId="6A89C6D7" w14:textId="77777777" w:rsidR="00CA2D6C" w:rsidRDefault="00CA2D6C" w:rsidP="00CA2D6C">
      <w:pPr>
        <w:pStyle w:val="4"/>
        <w:rPr>
          <w:ins w:id="270" w:author="HW" w:date="2023-02-10T13:25:00Z"/>
          <w:lang w:eastAsia="zh-CN"/>
        </w:rPr>
      </w:pPr>
      <w:ins w:id="271" w:author="HW" w:date="2023-02-10T13:25:00Z">
        <w:r>
          <w:rPr>
            <w:lang w:eastAsia="zh-CN"/>
          </w:rPr>
          <w:t>XX.</w:t>
        </w:r>
        <w:r>
          <w:rPr>
            <w:rFonts w:eastAsia="宋体"/>
            <w:lang w:eastAsia="zh-CN"/>
          </w:rPr>
          <w:t>y</w:t>
        </w:r>
        <w:r>
          <w:rPr>
            <w:lang w:eastAsia="zh-CN"/>
          </w:rPr>
          <w:t>.4.1.1</w:t>
        </w:r>
        <w:r>
          <w:rPr>
            <w:lang w:eastAsia="zh-CN"/>
          </w:rPr>
          <w:tab/>
          <w:t>ARMF Registration</w:t>
        </w:r>
      </w:ins>
    </w:p>
    <w:p w14:paraId="429E0C02" w14:textId="77777777" w:rsidR="00CA2D6C" w:rsidRPr="005106A9" w:rsidRDefault="00CA2D6C" w:rsidP="00CA2D6C">
      <w:pPr>
        <w:pStyle w:val="TH"/>
        <w:rPr>
          <w:ins w:id="272" w:author="HW" w:date="2023-02-10T13:25:00Z"/>
          <w:rFonts w:eastAsia="宋体"/>
        </w:rPr>
      </w:pPr>
      <w:ins w:id="273" w:author="HW" w:date="2023-02-10T13:25:00Z">
        <w:r>
          <w:object w:dxaOrig="6390" w:dyaOrig="2760" w14:anchorId="51B1A25F">
            <v:shape id="_x0000_i1094" type="#_x0000_t75" style="width:319.8pt;height:137.9pt" o:ole="">
              <v:imagedata r:id="rId17" o:title=""/>
            </v:shape>
            <o:OLEObject Type="Embed" ProgID="Visio.Drawing.15" ShapeID="_x0000_i1094" DrawAspect="Content" ObjectID="_1737541805" r:id="rId18"/>
          </w:object>
        </w:r>
      </w:ins>
    </w:p>
    <w:p w14:paraId="443F83C4" w14:textId="77777777" w:rsidR="00CA2D6C" w:rsidRPr="005106A9" w:rsidRDefault="00CA2D6C" w:rsidP="00CA2D6C">
      <w:pPr>
        <w:pStyle w:val="TF"/>
        <w:rPr>
          <w:ins w:id="274" w:author="HW" w:date="2023-02-10T13:25:00Z"/>
        </w:rPr>
      </w:pPr>
      <w:ins w:id="275" w:author="HW" w:date="2023-02-10T13:25:00Z">
        <w:r w:rsidRPr="005106A9">
          <w:rPr>
            <w:rFonts w:hint="eastAsia"/>
          </w:rPr>
          <w:t xml:space="preserve">Figure </w:t>
        </w:r>
        <w:r>
          <w:t>XX</w:t>
        </w:r>
        <w:r w:rsidRPr="005106A9">
          <w:rPr>
            <w:rFonts w:hint="eastAsia"/>
          </w:rPr>
          <w:t>.</w:t>
        </w:r>
        <w:r>
          <w:rPr>
            <w:rFonts w:eastAsia="宋体"/>
          </w:rPr>
          <w:t>y</w:t>
        </w:r>
        <w:r>
          <w:t>.4.1.1</w:t>
        </w:r>
        <w:r w:rsidRPr="005106A9">
          <w:rPr>
            <w:rFonts w:hint="eastAsia"/>
          </w:rPr>
          <w:t>-</w:t>
        </w:r>
        <w:r>
          <w:t>1:</w:t>
        </w:r>
        <w:r w:rsidRPr="005106A9">
          <w:rPr>
            <w:rFonts w:hint="eastAsia"/>
          </w:rPr>
          <w:t xml:space="preserve"> </w:t>
        </w:r>
        <w:r>
          <w:t>ARMF</w:t>
        </w:r>
        <w:r w:rsidRPr="005106A9">
          <w:rPr>
            <w:rFonts w:hint="eastAsia"/>
          </w:rPr>
          <w:t xml:space="preserve"> </w:t>
        </w:r>
        <w:r>
          <w:t>R</w:t>
        </w:r>
        <w:r w:rsidRPr="005106A9">
          <w:rPr>
            <w:rFonts w:hint="eastAsia"/>
          </w:rPr>
          <w:t xml:space="preserve">egistration </w:t>
        </w:r>
        <w:r>
          <w:t>P</w:t>
        </w:r>
        <w:r w:rsidRPr="005106A9">
          <w:rPr>
            <w:rFonts w:hint="eastAsia"/>
          </w:rPr>
          <w:t>rocedure</w:t>
        </w:r>
      </w:ins>
    </w:p>
    <w:p w14:paraId="53AEC447" w14:textId="77777777" w:rsidR="00CA2D6C" w:rsidRDefault="00CA2D6C" w:rsidP="00CA2D6C">
      <w:pPr>
        <w:pStyle w:val="B1"/>
        <w:rPr>
          <w:ins w:id="276" w:author="HW" w:date="2023-02-10T13:25:00Z"/>
        </w:rPr>
      </w:pPr>
      <w:ins w:id="277" w:author="HW" w:date="2023-02-10T13:25:00Z">
        <w:r w:rsidRPr="0007247F">
          <w:rPr>
            <w:rFonts w:hint="eastAsia"/>
          </w:rPr>
          <w:t>1.</w:t>
        </w:r>
        <w:r w:rsidRPr="0007247F">
          <w:rPr>
            <w:rFonts w:hint="eastAsia"/>
          </w:rPr>
          <w:tab/>
        </w:r>
        <w:r>
          <w:t xml:space="preserve">The ARMF sends </w:t>
        </w:r>
        <w:proofErr w:type="spellStart"/>
        <w:r>
          <w:t>Nnrf_NFManagement_NFRegister</w:t>
        </w:r>
        <w:proofErr w:type="spellEnd"/>
        <w:r>
          <w:t xml:space="preserve"> request message to the NRF to register its profile.</w:t>
        </w:r>
      </w:ins>
    </w:p>
    <w:p w14:paraId="72ACBBF8" w14:textId="77777777" w:rsidR="00CA2D6C" w:rsidRDefault="00CA2D6C" w:rsidP="00CA2D6C">
      <w:pPr>
        <w:pStyle w:val="B1"/>
        <w:rPr>
          <w:ins w:id="278" w:author="HW" w:date="2023-02-10T13:25:00Z"/>
        </w:rPr>
      </w:pPr>
      <w:ins w:id="279" w:author="HW" w:date="2023-02-10T13:25:00Z">
        <w:r>
          <w:t>2.</w:t>
        </w:r>
        <w:r>
          <w:tab/>
          <w:t>The NRF stores the ARMF profile and marks it as available.</w:t>
        </w:r>
      </w:ins>
    </w:p>
    <w:p w14:paraId="67B413AD" w14:textId="77777777" w:rsidR="00CA2D6C" w:rsidRDefault="00CA2D6C" w:rsidP="00CA2D6C">
      <w:pPr>
        <w:pStyle w:val="B1"/>
        <w:rPr>
          <w:ins w:id="280" w:author="HW" w:date="2023-02-10T13:25:00Z"/>
        </w:rPr>
      </w:pPr>
      <w:ins w:id="281" w:author="HW" w:date="2023-02-10T13:25:00Z">
        <w:r>
          <w:t>3.</w:t>
        </w:r>
        <w:r>
          <w:tab/>
          <w:t xml:space="preserve">The NRF acknowledges that the ARMF registration successes by returning </w:t>
        </w:r>
        <w:proofErr w:type="spellStart"/>
        <w:r>
          <w:t>Nnrf_NFManagement_NFRegister</w:t>
        </w:r>
        <w:proofErr w:type="spellEnd"/>
        <w:r>
          <w:t xml:space="preserve"> response.</w:t>
        </w:r>
      </w:ins>
    </w:p>
    <w:p w14:paraId="0263B3FC" w14:textId="77777777" w:rsidR="00CA2D6C" w:rsidRPr="00113C22" w:rsidRDefault="00CA2D6C" w:rsidP="00CA2D6C">
      <w:pPr>
        <w:rPr>
          <w:ins w:id="282" w:author="HW" w:date="2023-02-10T13:25:00Z"/>
          <w:lang w:eastAsia="zh-CN"/>
        </w:rPr>
      </w:pPr>
      <w:ins w:id="283" w:author="HW" w:date="2023-02-10T13:25:00Z">
        <w:r>
          <w:t xml:space="preserve">The ARMF also can update and deregister its profile in the NRF, as specified in clauses </w:t>
        </w:r>
        <w:r>
          <w:rPr>
            <w:lang w:eastAsia="zh-CN"/>
          </w:rPr>
          <w:t>4.17.2 and 4.17.3 of TS 23.502 [94]</w:t>
        </w:r>
        <w:r>
          <w:rPr>
            <w:rFonts w:hint="eastAsia"/>
            <w:lang w:eastAsia="zh-CN"/>
          </w:rPr>
          <w:t>.</w:t>
        </w:r>
      </w:ins>
    </w:p>
    <w:p w14:paraId="45FC7FBF" w14:textId="77777777" w:rsidR="00CA2D6C" w:rsidRDefault="00CA2D6C" w:rsidP="00CA2D6C">
      <w:pPr>
        <w:pStyle w:val="4"/>
        <w:rPr>
          <w:ins w:id="284" w:author="HW" w:date="2023-02-10T13:25:00Z"/>
          <w:lang w:eastAsia="zh-CN"/>
        </w:rPr>
      </w:pPr>
      <w:ins w:id="285" w:author="HW" w:date="2023-02-10T13:25:00Z">
        <w:r>
          <w:rPr>
            <w:lang w:eastAsia="zh-CN"/>
          </w:rPr>
          <w:lastRenderedPageBreak/>
          <w:t>XX.</w:t>
        </w:r>
        <w:r>
          <w:rPr>
            <w:rFonts w:eastAsia="宋体"/>
            <w:lang w:eastAsia="zh-CN"/>
          </w:rPr>
          <w:t>y</w:t>
        </w:r>
        <w:r>
          <w:rPr>
            <w:lang w:eastAsia="zh-CN"/>
          </w:rPr>
          <w:t>.4.1.2</w:t>
        </w:r>
        <w:r>
          <w:rPr>
            <w:lang w:eastAsia="zh-CN"/>
          </w:rPr>
          <w:tab/>
          <w:t>ARMF Discovery and Selection</w:t>
        </w:r>
      </w:ins>
    </w:p>
    <w:p w14:paraId="02BD9AE2" w14:textId="77777777" w:rsidR="00CA2D6C" w:rsidRPr="005106A9" w:rsidRDefault="00CA2D6C" w:rsidP="00CA2D6C">
      <w:pPr>
        <w:pStyle w:val="TH"/>
        <w:rPr>
          <w:ins w:id="286" w:author="HW" w:date="2023-02-10T13:25:00Z"/>
          <w:rFonts w:eastAsia="宋体"/>
        </w:rPr>
      </w:pPr>
      <w:ins w:id="287" w:author="HW" w:date="2023-02-10T13:25:00Z">
        <w:r>
          <w:object w:dxaOrig="6465" w:dyaOrig="2760" w14:anchorId="26AF0854">
            <v:shape id="_x0000_i1095" type="#_x0000_t75" style="width:323.05pt;height:137.9pt" o:ole="">
              <v:imagedata r:id="rId19" o:title=""/>
            </v:shape>
            <o:OLEObject Type="Embed" ProgID="Visio.Drawing.15" ShapeID="_x0000_i1095" DrawAspect="Content" ObjectID="_1737541806" r:id="rId20"/>
          </w:object>
        </w:r>
      </w:ins>
    </w:p>
    <w:p w14:paraId="3EEB8813" w14:textId="77777777" w:rsidR="00CA2D6C" w:rsidRPr="005106A9" w:rsidRDefault="00CA2D6C" w:rsidP="00CA2D6C">
      <w:pPr>
        <w:pStyle w:val="TF"/>
        <w:rPr>
          <w:ins w:id="288" w:author="HW" w:date="2023-02-10T13:25:00Z"/>
        </w:rPr>
      </w:pPr>
      <w:ins w:id="289" w:author="HW" w:date="2023-02-10T13:25:00Z">
        <w:r w:rsidRPr="005106A9">
          <w:rPr>
            <w:rFonts w:hint="eastAsia"/>
          </w:rPr>
          <w:t xml:space="preserve">Figure </w:t>
        </w:r>
        <w:r>
          <w:t>XX</w:t>
        </w:r>
        <w:r w:rsidRPr="005106A9">
          <w:rPr>
            <w:rFonts w:hint="eastAsia"/>
          </w:rPr>
          <w:t>.</w:t>
        </w:r>
        <w:r>
          <w:rPr>
            <w:rFonts w:eastAsia="宋体"/>
          </w:rPr>
          <w:t>y</w:t>
        </w:r>
        <w:r w:rsidRPr="005106A9">
          <w:rPr>
            <w:rFonts w:hint="eastAsia"/>
          </w:rPr>
          <w:t>.</w:t>
        </w:r>
        <w:r>
          <w:t>4</w:t>
        </w:r>
        <w:r w:rsidRPr="005106A9">
          <w:rPr>
            <w:rFonts w:hint="eastAsia"/>
          </w:rPr>
          <w:t>.</w:t>
        </w:r>
        <w:r>
          <w:t>1.</w:t>
        </w:r>
        <w:r w:rsidRPr="005106A9">
          <w:rPr>
            <w:rFonts w:hint="eastAsia"/>
          </w:rPr>
          <w:t>2-1</w:t>
        </w:r>
        <w:r w:rsidRPr="005106A9">
          <w:t>:</w:t>
        </w:r>
        <w:r w:rsidRPr="005106A9">
          <w:rPr>
            <w:rFonts w:hint="eastAsia"/>
          </w:rPr>
          <w:t xml:space="preserve"> </w:t>
        </w:r>
        <w:r>
          <w:t>ARMF</w:t>
        </w:r>
        <w:r w:rsidRPr="005106A9">
          <w:rPr>
            <w:rFonts w:hint="eastAsia"/>
          </w:rPr>
          <w:t xml:space="preserve"> </w:t>
        </w:r>
        <w:r>
          <w:t>D</w:t>
        </w:r>
        <w:r w:rsidRPr="005106A9">
          <w:rPr>
            <w:rFonts w:hint="eastAsia"/>
          </w:rPr>
          <w:t xml:space="preserve">iscovery </w:t>
        </w:r>
        <w:r>
          <w:t>P</w:t>
        </w:r>
        <w:r w:rsidRPr="005106A9">
          <w:rPr>
            <w:rFonts w:hint="eastAsia"/>
          </w:rPr>
          <w:t>rocedure</w:t>
        </w:r>
      </w:ins>
    </w:p>
    <w:p w14:paraId="6CD00EAE" w14:textId="77777777" w:rsidR="00CA2D6C" w:rsidRDefault="00CA2D6C" w:rsidP="00CA2D6C">
      <w:pPr>
        <w:pStyle w:val="B1"/>
        <w:rPr>
          <w:ins w:id="290" w:author="HW" w:date="2023-02-10T13:25:00Z"/>
        </w:rPr>
      </w:pPr>
      <w:ins w:id="291" w:author="HW" w:date="2023-02-10T13:25:00Z">
        <w:r w:rsidRPr="00D46E40">
          <w:rPr>
            <w:rFonts w:hint="eastAsia"/>
          </w:rPr>
          <w:t>1.</w:t>
        </w:r>
        <w:r w:rsidRPr="00D46E40">
          <w:rPr>
            <w:rFonts w:hint="eastAsia"/>
          </w:rPr>
          <w:tab/>
        </w:r>
        <w:r>
          <w:t xml:space="preserve">The consumer (e.g. IMS AS) sends </w:t>
        </w:r>
        <w:proofErr w:type="spellStart"/>
        <w:r>
          <w:t>Nnrf_NFDiscovery</w:t>
        </w:r>
        <w:proofErr w:type="spellEnd"/>
        <w:r>
          <w:t xml:space="preserve"> request to the NRF, with the required AR media resource control related information, </w:t>
        </w:r>
        <w:r>
          <w:rPr>
            <w:rFonts w:eastAsia="宋体" w:hint="eastAsia"/>
            <w:lang w:eastAsia="zh-CN"/>
          </w:rPr>
          <w:t xml:space="preserve">e.g. </w:t>
        </w:r>
        <w:r>
          <w:rPr>
            <w:rFonts w:eastAsia="宋体"/>
            <w:lang w:eastAsia="zh-CN"/>
          </w:rPr>
          <w:t>the subscriber’s</w:t>
        </w:r>
        <w:r>
          <w:rPr>
            <w:rFonts w:eastAsia="宋体" w:hint="eastAsia"/>
            <w:lang w:eastAsia="zh-CN"/>
          </w:rPr>
          <w:t xml:space="preserve"> IMPU, Request URI</w:t>
        </w:r>
        <w:r>
          <w:t>.</w:t>
        </w:r>
      </w:ins>
    </w:p>
    <w:p w14:paraId="04D00886" w14:textId="77777777" w:rsidR="00CA2D6C" w:rsidRDefault="00CA2D6C" w:rsidP="00CA2D6C">
      <w:pPr>
        <w:pStyle w:val="B1"/>
        <w:rPr>
          <w:ins w:id="292" w:author="HW" w:date="2023-02-10T13:25:00Z"/>
        </w:rPr>
      </w:pPr>
      <w:ins w:id="293" w:author="HW" w:date="2023-02-10T13:25:00Z">
        <w:r w:rsidRPr="00D46E40">
          <w:rPr>
            <w:rFonts w:hint="eastAsia"/>
          </w:rPr>
          <w:t>2.</w:t>
        </w:r>
        <w:r w:rsidRPr="00D46E40">
          <w:rPr>
            <w:rFonts w:hint="eastAsia"/>
          </w:rPr>
          <w:tab/>
        </w:r>
        <w:r>
          <w:t xml:space="preserve">The NRF searches its database and determines the ARMF instance(s) which satisfies the </w:t>
        </w:r>
        <w:proofErr w:type="spellStart"/>
        <w:r>
          <w:t>Nnrf_NFDiscovery</w:t>
        </w:r>
        <w:proofErr w:type="spellEnd"/>
        <w:r>
          <w:t xml:space="preserve"> request and NRF local policy. The NRF can provide dedicated ARMF instance(s) based on local configuration. </w:t>
        </w:r>
      </w:ins>
    </w:p>
    <w:p w14:paraId="3BE3B1F4" w14:textId="77777777" w:rsidR="00CA2D6C" w:rsidRDefault="00CA2D6C" w:rsidP="00CA2D6C">
      <w:pPr>
        <w:pStyle w:val="B1"/>
        <w:rPr>
          <w:ins w:id="294" w:author="HW" w:date="2023-02-10T13:25:00Z"/>
        </w:rPr>
      </w:pPr>
      <w:ins w:id="295" w:author="HW" w:date="2023-02-10T13:25:00Z">
        <w:r w:rsidRPr="00D46E40">
          <w:rPr>
            <w:rFonts w:hint="eastAsia"/>
          </w:rPr>
          <w:t>3.</w:t>
        </w:r>
        <w:r w:rsidRPr="00D46E40">
          <w:rPr>
            <w:rFonts w:hint="eastAsia"/>
          </w:rPr>
          <w:tab/>
        </w:r>
        <w:r>
          <w:t>The NRF sends the ARMF instance(s) information to the consumer. In case of multiple ARMF instances are received, the consumer will perform ARMF instance selection based on local policy.</w:t>
        </w:r>
      </w:ins>
    </w:p>
    <w:p w14:paraId="292EBD1A" w14:textId="77777777" w:rsidR="00CA2D6C" w:rsidRPr="00030514" w:rsidRDefault="00CA2D6C" w:rsidP="00CA2D6C">
      <w:pPr>
        <w:pStyle w:val="B1"/>
        <w:ind w:left="0" w:firstLine="0"/>
        <w:rPr>
          <w:ins w:id="296" w:author="HW" w:date="2023-02-10T13:25:00Z"/>
          <w:rFonts w:eastAsia="微软雅黑"/>
          <w:lang w:eastAsia="zh-CN"/>
        </w:rPr>
      </w:pPr>
      <w:ins w:id="297" w:author="HW" w:date="2023-02-10T13:25:00Z">
        <w:r>
          <w:t>Depending on implementation, the discovery request may contain additional information, e.g. the consumer’s location, IP address, etc.</w:t>
        </w:r>
        <w:r>
          <w:rPr>
            <w:rFonts w:eastAsia="宋体" w:hint="eastAsia"/>
            <w:lang w:eastAsia="zh-CN"/>
          </w:rPr>
          <w:t xml:space="preserve"> T</w:t>
        </w:r>
        <w:r>
          <w:t>he selection algorithm may be configured to use these information (if available) to determine the most suitable ARMF instance</w:t>
        </w:r>
        <w:r>
          <w:rPr>
            <w:rFonts w:eastAsia="宋体" w:hint="eastAsia"/>
            <w:lang w:eastAsia="zh-CN"/>
          </w:rPr>
          <w:t>, e.g.</w:t>
        </w:r>
        <w:r>
          <w:t xml:space="preserve"> the location may be used to select the ARMF instance located closest to the user if all other aspects are equal.</w:t>
        </w:r>
      </w:ins>
    </w:p>
    <w:p w14:paraId="011951A9" w14:textId="77777777" w:rsidR="00CA2D6C" w:rsidRDefault="00CA2D6C" w:rsidP="00CA2D6C">
      <w:pPr>
        <w:pStyle w:val="3"/>
        <w:rPr>
          <w:ins w:id="298" w:author="HW" w:date="2023-02-10T13:25:00Z"/>
          <w:lang w:eastAsia="zh-CN"/>
        </w:rPr>
      </w:pPr>
      <w:bookmarkStart w:id="299" w:name="_Toc104216427"/>
      <w:bookmarkStart w:id="300" w:name="_Toc113279241"/>
      <w:ins w:id="301" w:author="HW" w:date="2023-02-10T13:25:00Z">
        <w:r>
          <w:rPr>
            <w:lang w:eastAsia="zh-CN"/>
          </w:rPr>
          <w:t>XX.y</w:t>
        </w:r>
        <w:r w:rsidRPr="00C8553E">
          <w:rPr>
            <w:lang w:eastAsia="zh-CN"/>
          </w:rPr>
          <w:t>.</w:t>
        </w:r>
        <w:r>
          <w:rPr>
            <w:lang w:eastAsia="zh-CN"/>
          </w:rPr>
          <w:t>4</w:t>
        </w:r>
        <w:r w:rsidRPr="00C8553E">
          <w:rPr>
            <w:lang w:eastAsia="zh-CN"/>
          </w:rPr>
          <w:t>.</w:t>
        </w:r>
        <w:r>
          <w:rPr>
            <w:lang w:eastAsia="zh-CN"/>
          </w:rPr>
          <w:t>2</w:t>
        </w:r>
        <w:r w:rsidRPr="00C8553E">
          <w:rPr>
            <w:lang w:eastAsia="zh-CN"/>
          </w:rPr>
          <w:tab/>
          <w:t>Terminal Rendering Process</w:t>
        </w:r>
        <w:bookmarkEnd w:id="299"/>
        <w:bookmarkEnd w:id="300"/>
      </w:ins>
    </w:p>
    <w:p w14:paraId="435E713F" w14:textId="77777777" w:rsidR="00CA2D6C" w:rsidRPr="00B1773A" w:rsidRDefault="00CA2D6C" w:rsidP="00CA2D6C">
      <w:pPr>
        <w:rPr>
          <w:ins w:id="302" w:author="HW" w:date="2023-02-10T13:25:00Z"/>
          <w:lang w:eastAsia="zh-CN"/>
        </w:rPr>
      </w:pPr>
      <w:ins w:id="303" w:author="HW" w:date="2023-02-10T13:25:00Z">
        <w:r>
          <w:rPr>
            <w:rFonts w:eastAsia="微软雅黑"/>
            <w:lang w:eastAsia="zh-CN"/>
          </w:rPr>
          <w:t>When the media processing capability of AR device meets the requirements of AR communication (such as AR mark and simple AR effect)</w:t>
        </w:r>
        <w:r w:rsidRPr="00E63775">
          <w:rPr>
            <w:rFonts w:eastAsia="微软雅黑"/>
            <w:lang w:eastAsia="zh-CN"/>
          </w:rPr>
          <w:t xml:space="preserve"> </w:t>
        </w:r>
        <w:r>
          <w:rPr>
            <w:rFonts w:eastAsia="微软雅黑"/>
            <w:lang w:eastAsia="zh-CN"/>
          </w:rPr>
          <w:t xml:space="preserve">according to its status </w:t>
        </w:r>
        <w:r w:rsidRPr="00C75615">
          <w:t>such as</w:t>
        </w:r>
        <w:r>
          <w:t xml:space="preserve"> </w:t>
        </w:r>
        <w:r w:rsidRPr="00C75615">
          <w:t xml:space="preserve">power </w:t>
        </w:r>
        <w:r w:rsidRPr="00C75615">
          <w:rPr>
            <w:rFonts w:eastAsia="宋体" w:hint="eastAsia"/>
          </w:rPr>
          <w:t>status</w:t>
        </w:r>
        <w:r w:rsidRPr="00C75615">
          <w:t xml:space="preserve">, signal </w:t>
        </w:r>
        <w:r w:rsidRPr="00C75615">
          <w:rPr>
            <w:rFonts w:eastAsia="宋体" w:hint="eastAsia"/>
          </w:rPr>
          <w:t>status</w:t>
        </w:r>
        <w:r w:rsidRPr="00C75615">
          <w:t>, computing power</w:t>
        </w:r>
        <w:r w:rsidRPr="00C75615" w:rsidDel="008F56B4">
          <w:t xml:space="preserve"> </w:t>
        </w:r>
        <w:r w:rsidRPr="00C75615">
          <w:rPr>
            <w:rFonts w:eastAsia="宋体" w:hint="eastAsia"/>
          </w:rPr>
          <w:t>status</w:t>
        </w:r>
        <w:r w:rsidRPr="00C75615">
          <w:rPr>
            <w:rFonts w:hint="eastAsia"/>
          </w:rPr>
          <w:t>,</w:t>
        </w:r>
        <w:r w:rsidRPr="00C75615">
          <w:t xml:space="preserve"> </w:t>
        </w:r>
        <w:r>
          <w:fldChar w:fldCharType="begin"/>
        </w:r>
        <w:r>
          <w:instrText xml:space="preserve"> HYPERLINK "javascript:;" </w:instrText>
        </w:r>
        <w:r>
          <w:fldChar w:fldCharType="separate"/>
        </w:r>
        <w:r w:rsidRPr="00C75615">
          <w:t>internal</w:t>
        </w:r>
        <w:r>
          <w:fldChar w:fldCharType="end"/>
        </w:r>
        <w:r>
          <w:t xml:space="preserve"> </w:t>
        </w:r>
        <w:r>
          <w:fldChar w:fldCharType="begin"/>
        </w:r>
        <w:r>
          <w:instrText xml:space="preserve"> HYPERLINK "javascript:;" </w:instrText>
        </w:r>
        <w:r>
          <w:fldChar w:fldCharType="separate"/>
        </w:r>
        <w:r w:rsidRPr="00C75615">
          <w:t>storage</w:t>
        </w:r>
        <w:r>
          <w:fldChar w:fldCharType="end"/>
        </w:r>
        <w:r w:rsidRPr="00C75615">
          <w:t xml:space="preserve"> </w:t>
        </w:r>
        <w:r w:rsidRPr="00C75615">
          <w:rPr>
            <w:rFonts w:eastAsia="宋体" w:hint="eastAsia"/>
          </w:rPr>
          <w:t>status</w:t>
        </w:r>
        <w:r w:rsidRPr="00C75615">
          <w:t>, etc</w:t>
        </w:r>
        <w:r>
          <w:rPr>
            <w:rFonts w:eastAsia="微软雅黑"/>
            <w:lang w:eastAsia="zh-CN"/>
          </w:rPr>
          <w:t>, the AR device can independently implement AR media rendering by itself. The either side of IMS provides AR application to the calling and the called users at the same time. The terminal performs local rendering based on the media obtained locally or sent by the peer.</w:t>
        </w:r>
      </w:ins>
    </w:p>
    <w:p w14:paraId="192B6837" w14:textId="77777777" w:rsidR="00CA2D6C" w:rsidRPr="000871B3" w:rsidRDefault="00CA2D6C" w:rsidP="00CA2D6C">
      <w:pPr>
        <w:pStyle w:val="TH"/>
        <w:rPr>
          <w:ins w:id="304" w:author="HW" w:date="2023-02-10T13:25:00Z"/>
        </w:rPr>
      </w:pPr>
      <w:ins w:id="305" w:author="HW" w:date="2023-02-10T13:25:00Z">
        <w:r>
          <w:object w:dxaOrig="17101" w:dyaOrig="5670" w14:anchorId="23DF54FC">
            <v:shape id="_x0000_i1096" type="#_x0000_t75" style="width:481.55pt;height:159.45pt" o:ole="">
              <v:imagedata r:id="rId21" o:title=""/>
            </v:shape>
            <o:OLEObject Type="Embed" ProgID="Visio.Drawing.15" ShapeID="_x0000_i1096" DrawAspect="Content" ObjectID="_1737541807" r:id="rId22"/>
          </w:object>
        </w:r>
        <w:r>
          <w:fldChar w:fldCharType="begin"/>
        </w:r>
        <w:r>
          <w:fldChar w:fldCharType="end"/>
        </w:r>
      </w:ins>
    </w:p>
    <w:p w14:paraId="3149BB41" w14:textId="77777777" w:rsidR="00CA2D6C" w:rsidRPr="000871B3" w:rsidRDefault="00CA2D6C" w:rsidP="00CA2D6C">
      <w:pPr>
        <w:pStyle w:val="TF"/>
        <w:rPr>
          <w:ins w:id="306" w:author="HW" w:date="2023-02-10T13:25:00Z"/>
        </w:rPr>
      </w:pPr>
      <w:ins w:id="307" w:author="HW" w:date="2023-02-10T13:25:00Z">
        <w:r w:rsidRPr="000871B3">
          <w:t xml:space="preserve">Figure </w:t>
        </w:r>
        <w:r>
          <w:t>xx.y.4.2</w:t>
        </w:r>
        <w:r w:rsidRPr="000871B3">
          <w:t>-</w:t>
        </w:r>
        <w:r>
          <w:t>1</w:t>
        </w:r>
        <w:r w:rsidRPr="000871B3">
          <w:t>: Terminal rendering process</w:t>
        </w:r>
      </w:ins>
    </w:p>
    <w:p w14:paraId="74A18C12" w14:textId="77777777" w:rsidR="00CA2D6C" w:rsidRDefault="00CA2D6C" w:rsidP="00CA2D6C">
      <w:pPr>
        <w:rPr>
          <w:ins w:id="308" w:author="HW" w:date="2023-02-10T13:25:00Z"/>
          <w:rFonts w:eastAsia="微软雅黑"/>
          <w:lang w:eastAsia="zh-CN"/>
        </w:rPr>
      </w:pPr>
      <w:ins w:id="309" w:author="HW" w:date="2023-02-10T13:25:00Z">
        <w:r w:rsidRPr="00C8553E">
          <w:rPr>
            <w:rFonts w:eastAsia="微软雅黑"/>
            <w:lang w:eastAsia="zh-CN"/>
          </w:rPr>
          <w:t>Key steps:</w:t>
        </w:r>
      </w:ins>
    </w:p>
    <w:p w14:paraId="7487781C" w14:textId="77777777" w:rsidR="00CA2D6C" w:rsidRDefault="00CA2D6C" w:rsidP="00CA2D6C">
      <w:pPr>
        <w:pStyle w:val="B1"/>
        <w:rPr>
          <w:ins w:id="310" w:author="HW" w:date="2023-02-10T13:25:00Z"/>
          <w:rFonts w:eastAsia="微软雅黑"/>
        </w:rPr>
      </w:pPr>
      <w:ins w:id="311" w:author="HW" w:date="2023-02-10T13:25:00Z">
        <w:r>
          <w:rPr>
            <w:rFonts w:eastAsia="微软雅黑"/>
          </w:rPr>
          <w:t>1.</w:t>
        </w:r>
        <w:r>
          <w:rPr>
            <w:rFonts w:eastAsia="微软雅黑"/>
          </w:rPr>
          <w:tab/>
          <w:t>The UE-A initiates an AR communication session and establishes audio and video session connections with the UE-B.</w:t>
        </w:r>
      </w:ins>
    </w:p>
    <w:p w14:paraId="0C17C7D5" w14:textId="77777777" w:rsidR="00CA2D6C" w:rsidRDefault="00CA2D6C" w:rsidP="00CA2D6C">
      <w:pPr>
        <w:pStyle w:val="B1"/>
        <w:rPr>
          <w:ins w:id="312" w:author="HW" w:date="2023-02-10T13:25:00Z"/>
          <w:rFonts w:eastAsia="微软雅黑"/>
        </w:rPr>
      </w:pPr>
      <w:ins w:id="313" w:author="HW" w:date="2023-02-10T13:25:00Z">
        <w:r>
          <w:rPr>
            <w:rFonts w:eastAsia="微软雅黑"/>
          </w:rPr>
          <w:t>2.</w:t>
        </w:r>
        <w:r>
          <w:rPr>
            <w:rFonts w:eastAsia="微软雅黑"/>
          </w:rPr>
          <w:tab/>
          <w:t>The bootstrap and application data channel connections are established for the UE-A and UE-B according to AR application requirements.</w:t>
        </w:r>
      </w:ins>
    </w:p>
    <w:p w14:paraId="0759DB06" w14:textId="77777777" w:rsidR="00CA2D6C" w:rsidRDefault="00CA2D6C" w:rsidP="00CA2D6C">
      <w:pPr>
        <w:rPr>
          <w:ins w:id="314" w:author="HW" w:date="2023-02-10T13:25:00Z"/>
          <w:rFonts w:eastAsia="宋体"/>
          <w:lang w:eastAsia="zh-CN"/>
        </w:rPr>
      </w:pPr>
      <w:ins w:id="315" w:author="HW" w:date="2023-02-10T13:25:00Z">
        <w:r w:rsidRPr="00BF661C">
          <w:rPr>
            <w:rFonts w:eastAsia="宋体"/>
            <w:b/>
            <w:lang w:eastAsia="zh-CN"/>
          </w:rPr>
          <w:lastRenderedPageBreak/>
          <w:t>Scenario 1</w:t>
        </w:r>
        <w:r>
          <w:rPr>
            <w:rFonts w:eastAsia="宋体"/>
            <w:lang w:eastAsia="zh-CN"/>
          </w:rPr>
          <w:t>: The UE performs AR media rendering based on the AR media get from local application.</w:t>
        </w:r>
      </w:ins>
    </w:p>
    <w:p w14:paraId="1D3421D7" w14:textId="77777777" w:rsidR="00CA2D6C" w:rsidRDefault="00CA2D6C" w:rsidP="00CA2D6C">
      <w:pPr>
        <w:pStyle w:val="B1"/>
        <w:rPr>
          <w:ins w:id="316" w:author="HW" w:date="2023-02-10T13:25:00Z"/>
          <w:rFonts w:eastAsia="微软雅黑"/>
        </w:rPr>
      </w:pPr>
      <w:ins w:id="317" w:author="HW" w:date="2023-02-10T13:25:00Z">
        <w:r>
          <w:rPr>
            <w:rFonts w:eastAsia="微软雅黑"/>
          </w:rPr>
          <w:t>3.</w:t>
        </w:r>
        <w:r>
          <w:rPr>
            <w:rFonts w:eastAsia="微软雅黑"/>
          </w:rPr>
          <w:tab/>
          <w:t>The UE-A gets AR metadata (such as 3D model) from AR application locally and performs AR media rendering itself.</w:t>
        </w:r>
      </w:ins>
    </w:p>
    <w:p w14:paraId="7402F278" w14:textId="77777777" w:rsidR="00CA2D6C" w:rsidRDefault="00CA2D6C" w:rsidP="00CA2D6C">
      <w:pPr>
        <w:pStyle w:val="B1"/>
        <w:rPr>
          <w:ins w:id="318" w:author="HW" w:date="2023-02-10T13:25:00Z"/>
          <w:rFonts w:eastAsia="微软雅黑"/>
        </w:rPr>
      </w:pPr>
      <w:ins w:id="319" w:author="HW" w:date="2023-02-10T13:25:00Z">
        <w:r>
          <w:rPr>
            <w:rFonts w:eastAsia="微软雅黑"/>
          </w:rPr>
          <w:t>4.</w:t>
        </w:r>
        <w:r>
          <w:rPr>
            <w:rFonts w:eastAsia="微软雅黑"/>
          </w:rPr>
          <w:tab/>
          <w:t>The UE-A sends the rendered AR audio/video media to the peer through the RTP channel.</w:t>
        </w:r>
      </w:ins>
    </w:p>
    <w:p w14:paraId="301CDCBB" w14:textId="77777777" w:rsidR="00CA2D6C" w:rsidRPr="00135AF3" w:rsidRDefault="00CA2D6C" w:rsidP="00CA2D6C">
      <w:pPr>
        <w:rPr>
          <w:ins w:id="320" w:author="HW" w:date="2023-02-10T13:25:00Z"/>
          <w:rFonts w:eastAsia="宋体"/>
          <w:lang w:eastAsia="zh-CN"/>
        </w:rPr>
      </w:pPr>
      <w:ins w:id="321" w:author="HW" w:date="2023-02-10T13:25:00Z">
        <w:r w:rsidRPr="00135AF3">
          <w:rPr>
            <w:rFonts w:eastAsia="宋体"/>
            <w:b/>
            <w:lang w:eastAsia="zh-CN"/>
          </w:rPr>
          <w:t>Scenario 2</w:t>
        </w:r>
        <w:r w:rsidRPr="00135AF3">
          <w:rPr>
            <w:rFonts w:eastAsia="宋体"/>
            <w:lang w:eastAsia="zh-CN"/>
          </w:rPr>
          <w:t>: The UE performs AR media rendering based on the AR media get from remote application.</w:t>
        </w:r>
      </w:ins>
    </w:p>
    <w:p w14:paraId="5E4CC494" w14:textId="77777777" w:rsidR="00CA2D6C" w:rsidRDefault="00CA2D6C" w:rsidP="00CA2D6C">
      <w:pPr>
        <w:pStyle w:val="B1"/>
        <w:rPr>
          <w:ins w:id="322" w:author="HW" w:date="2023-02-10T13:25:00Z"/>
          <w:rFonts w:eastAsia="微软雅黑"/>
        </w:rPr>
      </w:pPr>
      <w:ins w:id="323" w:author="HW" w:date="2023-02-10T13:25:00Z">
        <w:r>
          <w:rPr>
            <w:rFonts w:eastAsia="微软雅黑"/>
          </w:rPr>
          <w:t>5.</w:t>
        </w:r>
        <w:r>
          <w:rPr>
            <w:rFonts w:eastAsia="微软雅黑"/>
          </w:rPr>
          <w:tab/>
          <w:t>The UE-B sends AR metadata through application data channel to UE-A.</w:t>
        </w:r>
      </w:ins>
    </w:p>
    <w:p w14:paraId="421E4904" w14:textId="77777777" w:rsidR="00CA2D6C" w:rsidRDefault="00CA2D6C" w:rsidP="00CA2D6C">
      <w:pPr>
        <w:pStyle w:val="B1"/>
        <w:rPr>
          <w:ins w:id="324" w:author="HW" w:date="2023-02-10T13:25:00Z"/>
          <w:rFonts w:eastAsia="微软雅黑"/>
        </w:rPr>
      </w:pPr>
      <w:ins w:id="325" w:author="HW" w:date="2023-02-10T13:25:00Z">
        <w:r>
          <w:rPr>
            <w:rFonts w:eastAsia="微软雅黑"/>
          </w:rPr>
          <w:t>6.</w:t>
        </w:r>
        <w:r>
          <w:rPr>
            <w:rFonts w:eastAsia="微软雅黑"/>
          </w:rPr>
          <w:tab/>
          <w:t>The UE-A performs AR media rendering itself based on the AR media received, and displays the rendered audio/video media on its screen.</w:t>
        </w:r>
      </w:ins>
    </w:p>
    <w:p w14:paraId="1EE403D5" w14:textId="77777777" w:rsidR="00CA2D6C" w:rsidRDefault="00CA2D6C" w:rsidP="00CA2D6C">
      <w:pPr>
        <w:pStyle w:val="3"/>
        <w:rPr>
          <w:ins w:id="326" w:author="HW" w:date="2023-02-10T13:25:00Z"/>
          <w:lang w:eastAsia="zh-CN"/>
        </w:rPr>
      </w:pPr>
      <w:bookmarkStart w:id="327" w:name="_Toc104216428"/>
      <w:bookmarkStart w:id="328" w:name="_Toc113279242"/>
      <w:ins w:id="329" w:author="HW" w:date="2023-02-10T13:25:00Z">
        <w:r>
          <w:rPr>
            <w:lang w:eastAsia="zh-CN"/>
          </w:rPr>
          <w:t>XX.y</w:t>
        </w:r>
        <w:r w:rsidRPr="00C8553E">
          <w:rPr>
            <w:lang w:eastAsia="zh-CN"/>
          </w:rPr>
          <w:t>.</w:t>
        </w:r>
        <w:r>
          <w:rPr>
            <w:lang w:eastAsia="zh-CN"/>
          </w:rPr>
          <w:t>4</w:t>
        </w:r>
        <w:r w:rsidRPr="00C8553E">
          <w:rPr>
            <w:lang w:eastAsia="zh-CN"/>
          </w:rPr>
          <w:t>.</w:t>
        </w:r>
        <w:r>
          <w:rPr>
            <w:lang w:eastAsia="zh-CN"/>
          </w:rPr>
          <w:t>3</w:t>
        </w:r>
        <w:r w:rsidRPr="00C8553E">
          <w:rPr>
            <w:lang w:eastAsia="zh-CN"/>
          </w:rPr>
          <w:tab/>
          <w:t>Network Rendering Process</w:t>
        </w:r>
        <w:bookmarkEnd w:id="327"/>
        <w:bookmarkEnd w:id="328"/>
      </w:ins>
    </w:p>
    <w:p w14:paraId="2C73D301" w14:textId="77777777" w:rsidR="00CA2D6C" w:rsidRPr="00030514" w:rsidRDefault="00CA2D6C" w:rsidP="00CA2D6C">
      <w:pPr>
        <w:rPr>
          <w:ins w:id="330" w:author="HW" w:date="2023-02-10T13:25:00Z"/>
          <w:lang w:eastAsia="zh-CN"/>
        </w:rPr>
      </w:pPr>
      <w:ins w:id="331" w:author="HW" w:date="2023-02-10T13:25:00Z">
        <w:r>
          <w:rPr>
            <w:rFonts w:eastAsia="微软雅黑"/>
            <w:lang w:eastAsia="zh-CN"/>
          </w:rPr>
          <w:t>When the media processing capability of AR device cannot meet AR communication requirements (such as complex scene or virtual human rendering requirements)</w:t>
        </w:r>
        <w:r w:rsidRPr="00E63775">
          <w:rPr>
            <w:rFonts w:eastAsia="微软雅黑"/>
            <w:lang w:eastAsia="zh-CN"/>
          </w:rPr>
          <w:t xml:space="preserve"> </w:t>
        </w:r>
        <w:r>
          <w:rPr>
            <w:rFonts w:eastAsia="微软雅黑"/>
            <w:lang w:eastAsia="zh-CN"/>
          </w:rPr>
          <w:t>according to its status, the AR device can decide to request IMS for AR media rendering. The either side of IMS provides AR application to the calling and the called users at the same time, IMS then performs AR media rendering based on AR media received from the calling or the called users, finally IMS sends rendered AR media using normal audio/video streams through RTP channel to the calling or called user.</w:t>
        </w:r>
      </w:ins>
    </w:p>
    <w:p w14:paraId="727291EB" w14:textId="77777777" w:rsidR="00CA2D6C" w:rsidRPr="000871B3" w:rsidRDefault="00CA2D6C" w:rsidP="00CA2D6C">
      <w:pPr>
        <w:pStyle w:val="TH"/>
        <w:rPr>
          <w:ins w:id="332" w:author="HW" w:date="2023-02-10T13:25:00Z"/>
        </w:rPr>
      </w:pPr>
      <w:ins w:id="333" w:author="HW" w:date="2023-02-10T13:25:00Z">
        <w:r>
          <w:object w:dxaOrig="17451" w:dyaOrig="17531" w14:anchorId="49CC128D">
            <v:shape id="_x0000_i1097" type="#_x0000_t75" style="width:481.55pt;height:483.9pt" o:ole="">
              <v:imagedata r:id="rId23" o:title=""/>
            </v:shape>
            <o:OLEObject Type="Embed" ProgID="Visio.Drawing.15" ShapeID="_x0000_i1097" DrawAspect="Content" ObjectID="_1737541808" r:id="rId24"/>
          </w:object>
        </w:r>
        <w:r>
          <w:fldChar w:fldCharType="begin"/>
        </w:r>
        <w:r>
          <w:fldChar w:fldCharType="end"/>
        </w:r>
        <w:r>
          <w:fldChar w:fldCharType="begin"/>
        </w:r>
        <w:r>
          <w:fldChar w:fldCharType="end"/>
        </w:r>
      </w:ins>
    </w:p>
    <w:p w14:paraId="3054EC4B" w14:textId="77777777" w:rsidR="00CA2D6C" w:rsidRPr="000871B3" w:rsidRDefault="00CA2D6C" w:rsidP="00CA2D6C">
      <w:pPr>
        <w:pStyle w:val="TF"/>
        <w:rPr>
          <w:ins w:id="334" w:author="HW" w:date="2023-02-10T13:25:00Z"/>
        </w:rPr>
      </w:pPr>
      <w:ins w:id="335" w:author="HW" w:date="2023-02-10T13:25:00Z">
        <w:r w:rsidRPr="000871B3">
          <w:t xml:space="preserve">Figure </w:t>
        </w:r>
        <w:r>
          <w:t>xx.y.4.3</w:t>
        </w:r>
        <w:r w:rsidRPr="000871B3">
          <w:t>-</w:t>
        </w:r>
        <w:r>
          <w:t>1</w:t>
        </w:r>
        <w:r w:rsidRPr="000871B3">
          <w:t>: Network rendering process</w:t>
        </w:r>
      </w:ins>
    </w:p>
    <w:p w14:paraId="44F9BFE7" w14:textId="77777777" w:rsidR="00CA2D6C" w:rsidRPr="000964C9" w:rsidRDefault="00CA2D6C" w:rsidP="00CA2D6C">
      <w:pPr>
        <w:rPr>
          <w:ins w:id="336" w:author="HW" w:date="2023-02-10T13:25:00Z"/>
          <w:rFonts w:eastAsia="微软雅黑"/>
          <w:b/>
          <w:bCs/>
        </w:rPr>
      </w:pPr>
      <w:ins w:id="337" w:author="HW" w:date="2023-02-10T13:25:00Z">
        <w:r w:rsidRPr="000964C9">
          <w:rPr>
            <w:rFonts w:eastAsia="微软雅黑"/>
            <w:b/>
            <w:bCs/>
          </w:rPr>
          <w:t>Key steps:</w:t>
        </w:r>
      </w:ins>
    </w:p>
    <w:p w14:paraId="3C43E5C6" w14:textId="77777777" w:rsidR="00CA2D6C" w:rsidRDefault="00CA2D6C" w:rsidP="00CA2D6C">
      <w:pPr>
        <w:pStyle w:val="B1"/>
        <w:rPr>
          <w:ins w:id="338" w:author="HW" w:date="2023-02-10T13:25:00Z"/>
          <w:rFonts w:eastAsia="宋体"/>
        </w:rPr>
      </w:pPr>
      <w:ins w:id="339" w:author="HW" w:date="2023-02-10T13:25:00Z">
        <w:r>
          <w:rPr>
            <w:rFonts w:eastAsia="宋体"/>
          </w:rPr>
          <w:t>1.</w:t>
        </w:r>
        <w:r>
          <w:rPr>
            <w:rFonts w:eastAsia="宋体"/>
          </w:rPr>
          <w:tab/>
          <w:t>The UE-A initiates an AR communication session and establishes audio and video session connections with the UE-B. Then the bootstrap data channels are established for the UE-A and UE-B.</w:t>
        </w:r>
      </w:ins>
    </w:p>
    <w:p w14:paraId="13D2A324" w14:textId="77777777" w:rsidR="00CA2D6C" w:rsidRPr="000964C9" w:rsidRDefault="00CA2D6C" w:rsidP="00CA2D6C">
      <w:pPr>
        <w:rPr>
          <w:ins w:id="340" w:author="HW" w:date="2023-02-10T13:25:00Z"/>
          <w:rFonts w:eastAsia="微软雅黑"/>
          <w:b/>
          <w:bCs/>
          <w:lang w:eastAsia="zh-CN"/>
        </w:rPr>
      </w:pPr>
      <w:ins w:id="341" w:author="HW" w:date="2023-02-10T13:25:00Z">
        <w:r w:rsidRPr="000964C9">
          <w:rPr>
            <w:rFonts w:eastAsia="微软雅黑"/>
            <w:b/>
            <w:bCs/>
            <w:lang w:eastAsia="zh-CN"/>
          </w:rPr>
          <w:t>AR Media Rendering Negotiation Procedure:</w:t>
        </w:r>
      </w:ins>
    </w:p>
    <w:p w14:paraId="12C95720" w14:textId="77777777" w:rsidR="00CA2D6C" w:rsidRDefault="00CA2D6C" w:rsidP="00CA2D6C">
      <w:pPr>
        <w:pStyle w:val="B1"/>
        <w:rPr>
          <w:ins w:id="342" w:author="HW" w:date="2023-02-10T13:25:00Z"/>
          <w:rFonts w:eastAsia="宋体"/>
        </w:rPr>
      </w:pPr>
      <w:ins w:id="343" w:author="HW" w:date="2023-02-10T13:25:00Z">
        <w:r>
          <w:rPr>
            <w:rFonts w:eastAsia="宋体"/>
          </w:rPr>
          <w:t>2.</w:t>
        </w:r>
        <w:r>
          <w:rPr>
            <w:rFonts w:eastAsia="宋体"/>
          </w:rPr>
          <w:tab/>
          <w:t>The UE-A decide to request network media rendering based on its status such as power status, signal status, computing power status, internal storage status, etc.</w:t>
        </w:r>
      </w:ins>
    </w:p>
    <w:p w14:paraId="51201F32" w14:textId="77777777" w:rsidR="00CA2D6C" w:rsidRPr="00C224CB" w:rsidRDefault="00CA2D6C" w:rsidP="00CA2D6C">
      <w:pPr>
        <w:pStyle w:val="B1"/>
        <w:rPr>
          <w:ins w:id="344" w:author="HW" w:date="2023-02-10T13:25:00Z"/>
          <w:rFonts w:eastAsia="MS Mincho"/>
        </w:rPr>
      </w:pPr>
      <w:ins w:id="345" w:author="HW" w:date="2023-02-10T13:25:00Z">
        <w:r>
          <w:rPr>
            <w:rFonts w:eastAsia="宋体"/>
          </w:rPr>
          <w:t>3.</w:t>
        </w:r>
        <w:r>
          <w:rPr>
            <w:rFonts w:eastAsia="宋体"/>
          </w:rPr>
          <w:tab/>
          <w:t xml:space="preserve">The UE-A initiate the application data channel between </w:t>
        </w:r>
        <w:r>
          <w:rPr>
            <w:rFonts w:eastAsia="微软雅黑"/>
          </w:rPr>
          <w:t xml:space="preserve">the </w:t>
        </w:r>
        <w:r>
          <w:rPr>
            <w:rFonts w:eastAsia="宋体"/>
          </w:rPr>
          <w:t>UE-A and the DCMF, this step is the same as the ADC flow defined in data channel solution.</w:t>
        </w:r>
      </w:ins>
    </w:p>
    <w:p w14:paraId="5859A052" w14:textId="77777777" w:rsidR="00CA2D6C" w:rsidRDefault="00CA2D6C" w:rsidP="00CA2D6C">
      <w:pPr>
        <w:pStyle w:val="B1"/>
        <w:rPr>
          <w:ins w:id="346" w:author="HW" w:date="2023-02-10T13:25:00Z"/>
          <w:rFonts w:eastAsia="宋体"/>
        </w:rPr>
      </w:pPr>
      <w:ins w:id="347" w:author="HW" w:date="2023-02-10T13:25:00Z">
        <w:r>
          <w:rPr>
            <w:rFonts w:eastAsia="宋体"/>
          </w:rPr>
          <w:t xml:space="preserve">4.  The AR AS stores the media point information for </w:t>
        </w:r>
        <w:r>
          <w:rPr>
            <w:rFonts w:eastAsia="微软雅黑"/>
          </w:rPr>
          <w:t xml:space="preserve">the </w:t>
        </w:r>
        <w:r>
          <w:rPr>
            <w:rFonts w:eastAsia="宋体"/>
          </w:rPr>
          <w:t>DCMF.</w:t>
        </w:r>
      </w:ins>
    </w:p>
    <w:p w14:paraId="01685DDB" w14:textId="77777777" w:rsidR="00CA2D6C" w:rsidRDefault="00CA2D6C" w:rsidP="00CA2D6C">
      <w:pPr>
        <w:pStyle w:val="B1"/>
        <w:rPr>
          <w:ins w:id="348" w:author="HW" w:date="2023-02-10T13:25:00Z"/>
          <w:rFonts w:eastAsia="宋体"/>
        </w:rPr>
      </w:pPr>
      <w:ins w:id="349" w:author="HW" w:date="2023-02-10T13:25:00Z">
        <w:r>
          <w:rPr>
            <w:rFonts w:eastAsia="宋体"/>
          </w:rPr>
          <w:t>5.</w:t>
        </w:r>
        <w:r>
          <w:rPr>
            <w:rFonts w:eastAsia="宋体"/>
          </w:rPr>
          <w:tab/>
          <w:t xml:space="preserve">The UE-A sends a Media Rendering Negotiation Request to </w:t>
        </w:r>
        <w:r>
          <w:rPr>
            <w:rFonts w:eastAsia="微软雅黑"/>
          </w:rPr>
          <w:t xml:space="preserve">the </w:t>
        </w:r>
        <w:r>
          <w:rPr>
            <w:rFonts w:eastAsia="宋体"/>
          </w:rPr>
          <w:t xml:space="preserve">IMS, finally the request is transferred to </w:t>
        </w:r>
        <w:r>
          <w:rPr>
            <w:rFonts w:eastAsia="微软雅黑"/>
          </w:rPr>
          <w:t xml:space="preserve">the </w:t>
        </w:r>
        <w:r>
          <w:rPr>
            <w:rFonts w:eastAsia="宋体"/>
          </w:rPr>
          <w:t>AR AS.</w:t>
        </w:r>
      </w:ins>
    </w:p>
    <w:p w14:paraId="1BE55BE6" w14:textId="77777777" w:rsidR="00CA2D6C" w:rsidRPr="00772E00" w:rsidRDefault="00CA2D6C" w:rsidP="00CA2D6C">
      <w:pPr>
        <w:pStyle w:val="EditorsNote"/>
        <w:rPr>
          <w:ins w:id="350" w:author="HW" w:date="2023-02-10T13:25:00Z"/>
          <w:lang w:eastAsia="zh-CN"/>
        </w:rPr>
      </w:pPr>
      <w:ins w:id="351" w:author="HW" w:date="2023-02-10T13:25:00Z">
        <w:r>
          <w:rPr>
            <w:rFonts w:eastAsia="宋体"/>
          </w:rPr>
          <w:lastRenderedPageBreak/>
          <w:t>NOTE:</w:t>
        </w:r>
        <w:r>
          <w:rPr>
            <w:rFonts w:eastAsia="宋体"/>
          </w:rPr>
          <w:tab/>
          <w:t>The media negotiation for split rendering between the UE and the network will be specified by SA WG4.</w:t>
        </w:r>
      </w:ins>
    </w:p>
    <w:p w14:paraId="49034904" w14:textId="77777777" w:rsidR="00CA2D6C" w:rsidRDefault="00CA2D6C" w:rsidP="00CA2D6C">
      <w:pPr>
        <w:pStyle w:val="B1"/>
        <w:rPr>
          <w:ins w:id="352" w:author="HW" w:date="2023-02-10T13:25:00Z"/>
          <w:rFonts w:eastAsia="宋体"/>
        </w:rPr>
      </w:pPr>
      <w:ins w:id="353" w:author="HW" w:date="2023-02-10T13:25:00Z">
        <w:r>
          <w:rPr>
            <w:rFonts w:eastAsia="宋体"/>
          </w:rPr>
          <w:t>6.</w:t>
        </w:r>
        <w:r>
          <w:rPr>
            <w:rFonts w:eastAsia="宋体"/>
          </w:rPr>
          <w:tab/>
          <w:t xml:space="preserve">The AR AS decides whether to provide media rendering function based on the request from </w:t>
        </w:r>
        <w:r>
          <w:rPr>
            <w:rFonts w:eastAsia="微软雅黑"/>
          </w:rPr>
          <w:t xml:space="preserve">the </w:t>
        </w:r>
        <w:r>
          <w:rPr>
            <w:rFonts w:eastAsia="宋体"/>
          </w:rPr>
          <w:t>UE in step 5 and its available resource.</w:t>
        </w:r>
      </w:ins>
    </w:p>
    <w:p w14:paraId="1E150838" w14:textId="77777777" w:rsidR="00CA2D6C" w:rsidRDefault="00CA2D6C" w:rsidP="00CA2D6C">
      <w:pPr>
        <w:pStyle w:val="B1"/>
        <w:rPr>
          <w:ins w:id="354" w:author="HW" w:date="2023-02-10T13:25:00Z"/>
          <w:rFonts w:eastAsia="宋体"/>
        </w:rPr>
      </w:pPr>
      <w:ins w:id="355" w:author="HW" w:date="2023-02-10T13:25:00Z">
        <w:r>
          <w:rPr>
            <w:rFonts w:eastAsia="宋体"/>
          </w:rPr>
          <w:t>7.</w:t>
        </w:r>
        <w:r>
          <w:rPr>
            <w:rFonts w:eastAsia="宋体"/>
          </w:rPr>
          <w:tab/>
          <w:t xml:space="preserve">The AR AS will send request to </w:t>
        </w:r>
        <w:r>
          <w:rPr>
            <w:rFonts w:eastAsia="微软雅黑"/>
          </w:rPr>
          <w:t xml:space="preserve">the </w:t>
        </w:r>
        <w:r>
          <w:rPr>
            <w:rFonts w:eastAsia="宋体"/>
          </w:rPr>
          <w:t xml:space="preserve">DCSF to allocate media resource on </w:t>
        </w:r>
        <w:r>
          <w:rPr>
            <w:rFonts w:eastAsia="微软雅黑"/>
          </w:rPr>
          <w:t xml:space="preserve">the </w:t>
        </w:r>
        <w:r>
          <w:rPr>
            <w:rFonts w:eastAsia="宋体"/>
          </w:rPr>
          <w:t>ARMF.</w:t>
        </w:r>
      </w:ins>
    </w:p>
    <w:p w14:paraId="27E8FB67" w14:textId="77777777" w:rsidR="00CA2D6C" w:rsidRDefault="00CA2D6C" w:rsidP="00CA2D6C">
      <w:pPr>
        <w:pStyle w:val="B1"/>
        <w:rPr>
          <w:ins w:id="356" w:author="HW" w:date="2023-02-10T13:25:00Z"/>
          <w:rFonts w:eastAsia="宋体"/>
        </w:rPr>
      </w:pPr>
      <w:ins w:id="357" w:author="HW" w:date="2023-02-10T13:25:00Z">
        <w:r>
          <w:rPr>
            <w:rFonts w:eastAsia="宋体"/>
          </w:rPr>
          <w:t>8.</w:t>
        </w:r>
        <w:r>
          <w:rPr>
            <w:rFonts w:eastAsia="宋体"/>
          </w:rPr>
          <w:tab/>
          <w:t xml:space="preserve">The DCSF will send an AR Service Resource Allocation Request using </w:t>
        </w:r>
        <w:proofErr w:type="spellStart"/>
        <w:r w:rsidRPr="002A3593">
          <w:rPr>
            <w:rFonts w:eastAsia="宋体"/>
          </w:rPr>
          <w:t>Nimsas_MediaControl_MediaInstruction</w:t>
        </w:r>
        <w:proofErr w:type="spellEnd"/>
        <w:r>
          <w:rPr>
            <w:rFonts w:eastAsia="宋体"/>
          </w:rPr>
          <w:t xml:space="preserve"> to IMS AS to confirm whether </w:t>
        </w:r>
        <w:r>
          <w:rPr>
            <w:rFonts w:eastAsia="微软雅黑"/>
          </w:rPr>
          <w:t xml:space="preserve">the </w:t>
        </w:r>
        <w:r>
          <w:rPr>
            <w:rFonts w:eastAsia="宋体"/>
          </w:rPr>
          <w:t>ARMF has enough resource to finish AR media rendering.</w:t>
        </w:r>
      </w:ins>
    </w:p>
    <w:p w14:paraId="30015498" w14:textId="77777777" w:rsidR="00CA2D6C" w:rsidRDefault="00CA2D6C" w:rsidP="00CA2D6C">
      <w:pPr>
        <w:pStyle w:val="B1"/>
        <w:rPr>
          <w:ins w:id="358" w:author="HW" w:date="2023-02-10T13:25:00Z"/>
          <w:rFonts w:eastAsia="宋体"/>
        </w:rPr>
      </w:pPr>
      <w:ins w:id="359" w:author="HW" w:date="2023-02-10T13:25:00Z">
        <w:r>
          <w:rPr>
            <w:rFonts w:eastAsia="宋体"/>
          </w:rPr>
          <w:t>9.</w:t>
        </w:r>
        <w:r>
          <w:rPr>
            <w:rFonts w:eastAsia="宋体"/>
          </w:rPr>
          <w:tab/>
          <w:t xml:space="preserve">The IMS AS sends an AR Media Resource allocation request using </w:t>
        </w:r>
        <w:proofErr w:type="spellStart"/>
        <w:r>
          <w:rPr>
            <w:rFonts w:eastAsia="宋体"/>
          </w:rPr>
          <w:t>Narmf_MRM_Create</w:t>
        </w:r>
        <w:proofErr w:type="spellEnd"/>
        <w:r>
          <w:rPr>
            <w:rFonts w:eastAsia="宋体"/>
          </w:rPr>
          <w:t xml:space="preserve"> to ARMF, to anchor audio/video RTP stream of the UE-A and the UE-B to the ARMF. When the ARMF resource applied successfully, it returns a successful response carrying the media resource information allocated on </w:t>
        </w:r>
        <w:r>
          <w:rPr>
            <w:rFonts w:eastAsia="微软雅黑"/>
          </w:rPr>
          <w:t xml:space="preserve">the </w:t>
        </w:r>
        <w:r>
          <w:rPr>
            <w:rFonts w:eastAsia="宋体"/>
          </w:rPr>
          <w:t xml:space="preserve">ARMF for connecting </w:t>
        </w:r>
        <w:r>
          <w:rPr>
            <w:rFonts w:eastAsia="微软雅黑"/>
          </w:rPr>
          <w:t xml:space="preserve">the </w:t>
        </w:r>
        <w:r>
          <w:rPr>
            <w:rFonts w:eastAsia="宋体"/>
          </w:rPr>
          <w:t xml:space="preserve">UE-A and </w:t>
        </w:r>
        <w:r>
          <w:rPr>
            <w:rFonts w:eastAsia="微软雅黑"/>
          </w:rPr>
          <w:t xml:space="preserve">the </w:t>
        </w:r>
        <w:r>
          <w:rPr>
            <w:rFonts w:eastAsia="宋体"/>
          </w:rPr>
          <w:t>UE-B to the ARMF.</w:t>
        </w:r>
      </w:ins>
    </w:p>
    <w:p w14:paraId="3E170B35" w14:textId="77777777" w:rsidR="00CA2D6C" w:rsidRDefault="00CA2D6C" w:rsidP="00CA2D6C">
      <w:pPr>
        <w:pStyle w:val="B1"/>
        <w:rPr>
          <w:ins w:id="360" w:author="HW" w:date="2023-02-10T13:25:00Z"/>
          <w:rFonts w:eastAsia="宋体"/>
        </w:rPr>
      </w:pPr>
      <w:ins w:id="361" w:author="HW" w:date="2023-02-10T13:25:00Z">
        <w:r>
          <w:rPr>
            <w:rFonts w:eastAsia="宋体"/>
          </w:rPr>
          <w:t>10.</w:t>
        </w:r>
        <w:r>
          <w:rPr>
            <w:rFonts w:eastAsia="宋体"/>
          </w:rPr>
          <w:tab/>
          <w:t>The AR AS sends a Media Rendering Negotiation Response to indicate the media rendering negotiation is successful.</w:t>
        </w:r>
      </w:ins>
    </w:p>
    <w:p w14:paraId="1515CEBE" w14:textId="77777777" w:rsidR="00CA2D6C" w:rsidRDefault="00CA2D6C" w:rsidP="00CA2D6C">
      <w:pPr>
        <w:pStyle w:val="B1"/>
        <w:rPr>
          <w:ins w:id="362" w:author="HW" w:date="2023-02-10T13:25:00Z"/>
          <w:rFonts w:eastAsia="宋体"/>
        </w:rPr>
      </w:pPr>
      <w:ins w:id="363" w:author="HW" w:date="2023-02-10T13:25:00Z">
        <w:r>
          <w:rPr>
            <w:rFonts w:eastAsia="宋体"/>
          </w:rPr>
          <w:tab/>
          <w:t>The UE-A can request to change the network rendering content if the status changed in the UE-A, such as low power, low computing power etc.</w:t>
        </w:r>
      </w:ins>
    </w:p>
    <w:p w14:paraId="00A90460" w14:textId="77777777" w:rsidR="00CA2D6C" w:rsidRPr="000871B3" w:rsidRDefault="00CA2D6C" w:rsidP="00CA2D6C">
      <w:pPr>
        <w:rPr>
          <w:ins w:id="364" w:author="HW" w:date="2023-02-10T13:25:00Z"/>
          <w:b/>
          <w:bCs/>
        </w:rPr>
      </w:pPr>
      <w:ins w:id="365" w:author="HW" w:date="2023-02-10T13:25:00Z">
        <w:r w:rsidRPr="000871B3">
          <w:rPr>
            <w:b/>
            <w:bCs/>
          </w:rPr>
          <w:t xml:space="preserve">AR Session Media </w:t>
        </w:r>
        <w:proofErr w:type="gramStart"/>
        <w:r w:rsidRPr="000871B3">
          <w:rPr>
            <w:b/>
            <w:bCs/>
          </w:rPr>
          <w:t>re-Negotiation</w:t>
        </w:r>
        <w:proofErr w:type="gramEnd"/>
        <w:r w:rsidRPr="000871B3">
          <w:rPr>
            <w:b/>
            <w:bCs/>
          </w:rPr>
          <w:t xml:space="preserve"> Procedure For Network Rendering:</w:t>
        </w:r>
      </w:ins>
    </w:p>
    <w:p w14:paraId="6F1996F0" w14:textId="77777777" w:rsidR="00CA2D6C" w:rsidRDefault="00CA2D6C" w:rsidP="00CA2D6C">
      <w:pPr>
        <w:pStyle w:val="B1"/>
        <w:rPr>
          <w:ins w:id="366" w:author="HW" w:date="2023-02-10T13:25:00Z"/>
          <w:rFonts w:eastAsia="微软雅黑"/>
        </w:rPr>
      </w:pPr>
      <w:ins w:id="367" w:author="HW" w:date="2023-02-10T13:25:00Z">
        <w:r>
          <w:rPr>
            <w:rFonts w:eastAsia="微软雅黑"/>
          </w:rPr>
          <w:t>11-12.</w:t>
        </w:r>
        <w:r>
          <w:rPr>
            <w:rFonts w:eastAsia="微软雅黑"/>
          </w:rPr>
          <w:tab/>
          <w:t>If the AR media rendering resource is allocated successfully in step9, the IMS AS sends a media re-negotiation request to the UE-A, to get the UE-A’s audio/video SDP information for anchoring the UE-A’s audio/video media stream to the ARMF.</w:t>
        </w:r>
      </w:ins>
    </w:p>
    <w:p w14:paraId="43C05AA4" w14:textId="77777777" w:rsidR="00CA2D6C" w:rsidRDefault="00CA2D6C" w:rsidP="00CA2D6C">
      <w:pPr>
        <w:pStyle w:val="B1"/>
        <w:rPr>
          <w:ins w:id="368" w:author="HW" w:date="2023-02-10T13:25:00Z"/>
          <w:rFonts w:eastAsia="微软雅黑"/>
        </w:rPr>
      </w:pPr>
      <w:ins w:id="369" w:author="HW" w:date="2023-02-10T13:25:00Z">
        <w:r>
          <w:rPr>
            <w:rFonts w:eastAsia="微软雅黑"/>
          </w:rPr>
          <w:t>13.</w:t>
        </w:r>
        <w:r>
          <w:rPr>
            <w:rFonts w:eastAsia="微软雅黑"/>
          </w:rPr>
          <w:tab/>
        </w:r>
        <w:r>
          <w:rPr>
            <w:rFonts w:eastAsia="微软雅黑"/>
            <w:lang w:eastAsia="zh-CN"/>
          </w:rPr>
          <w:t xml:space="preserve">The IMS AS sends a media modification request using </w:t>
        </w:r>
        <w:proofErr w:type="spellStart"/>
        <w:r>
          <w:rPr>
            <w:rFonts w:eastAsia="微软雅黑"/>
            <w:lang w:eastAsia="zh-CN"/>
          </w:rPr>
          <w:t>Narmf_MRM_Update</w:t>
        </w:r>
        <w:proofErr w:type="spellEnd"/>
        <w:r>
          <w:rPr>
            <w:rFonts w:eastAsia="微软雅黑"/>
            <w:lang w:eastAsia="zh-CN"/>
          </w:rPr>
          <w:t xml:space="preserve"> to the ARMF, to connect </w:t>
        </w:r>
        <w:r>
          <w:rPr>
            <w:rFonts w:eastAsia="微软雅黑"/>
          </w:rPr>
          <w:t xml:space="preserve">the </w:t>
        </w:r>
        <w:r>
          <w:rPr>
            <w:rFonts w:eastAsia="微软雅黑"/>
            <w:lang w:eastAsia="zh-CN"/>
          </w:rPr>
          <w:t xml:space="preserve">ARMF and </w:t>
        </w:r>
        <w:r>
          <w:rPr>
            <w:rFonts w:eastAsia="微软雅黑"/>
          </w:rPr>
          <w:t xml:space="preserve">the local </w:t>
        </w:r>
        <w:r>
          <w:rPr>
            <w:rFonts w:eastAsia="微软雅黑"/>
            <w:lang w:eastAsia="zh-CN"/>
          </w:rPr>
          <w:t>IMS-AGW</w:t>
        </w:r>
        <w:r>
          <w:rPr>
            <w:rFonts w:eastAsia="微软雅黑"/>
          </w:rPr>
          <w:t>.</w:t>
        </w:r>
      </w:ins>
    </w:p>
    <w:p w14:paraId="456228B5" w14:textId="77777777" w:rsidR="00CA2D6C" w:rsidRDefault="00CA2D6C" w:rsidP="00CA2D6C">
      <w:pPr>
        <w:pStyle w:val="B1"/>
        <w:rPr>
          <w:ins w:id="370" w:author="HW" w:date="2023-02-10T13:25:00Z"/>
          <w:rFonts w:eastAsia="微软雅黑"/>
        </w:rPr>
      </w:pPr>
      <w:ins w:id="371" w:author="HW" w:date="2023-02-10T13:25:00Z">
        <w:r>
          <w:rPr>
            <w:rFonts w:eastAsia="微软雅黑"/>
          </w:rPr>
          <w:t xml:space="preserve">14. The </w:t>
        </w:r>
        <w:r>
          <w:rPr>
            <w:rFonts w:eastAsia="微软雅黑"/>
            <w:lang w:eastAsia="zh-CN"/>
          </w:rPr>
          <w:t xml:space="preserve">IMS </w:t>
        </w:r>
        <w:r>
          <w:rPr>
            <w:rFonts w:eastAsia="微软雅黑"/>
          </w:rPr>
          <w:t>AS sends a REINVITE message carrying the ARMF’s address information, to anchor the UE-B's audio/video media stream to the ARMF.</w:t>
        </w:r>
      </w:ins>
    </w:p>
    <w:p w14:paraId="61C08D81" w14:textId="77777777" w:rsidR="00CA2D6C" w:rsidRDefault="00CA2D6C" w:rsidP="00CA2D6C">
      <w:pPr>
        <w:pStyle w:val="B1"/>
        <w:rPr>
          <w:ins w:id="372" w:author="HW" w:date="2023-02-10T13:25:00Z"/>
          <w:rFonts w:eastAsia="微软雅黑"/>
        </w:rPr>
      </w:pPr>
      <w:ins w:id="373" w:author="HW" w:date="2023-02-10T13:25:00Z">
        <w:r>
          <w:rPr>
            <w:rFonts w:eastAsia="微软雅黑"/>
          </w:rPr>
          <w:t>15.</w:t>
        </w:r>
        <w:r>
          <w:rPr>
            <w:rFonts w:eastAsia="微软雅黑"/>
          </w:rPr>
          <w:tab/>
          <w:t>The terminating IMS side sends 200 for REINVITE.</w:t>
        </w:r>
      </w:ins>
    </w:p>
    <w:p w14:paraId="33018154" w14:textId="77777777" w:rsidR="00CA2D6C" w:rsidRDefault="00CA2D6C" w:rsidP="00CA2D6C">
      <w:pPr>
        <w:pStyle w:val="B1"/>
        <w:rPr>
          <w:ins w:id="374" w:author="HW" w:date="2023-02-10T13:25:00Z"/>
          <w:rFonts w:eastAsia="微软雅黑"/>
          <w:lang w:eastAsia="zh-CN"/>
        </w:rPr>
      </w:pPr>
      <w:ins w:id="375" w:author="HW" w:date="2023-02-10T13:25:00Z">
        <w:r>
          <w:rPr>
            <w:rFonts w:eastAsia="微软雅黑"/>
            <w:lang w:eastAsia="zh-CN"/>
          </w:rPr>
          <w:t xml:space="preserve">16. The IMS AS sends a media modification request using </w:t>
        </w:r>
        <w:proofErr w:type="spellStart"/>
        <w:r>
          <w:rPr>
            <w:rFonts w:eastAsia="微软雅黑"/>
            <w:lang w:eastAsia="zh-CN"/>
          </w:rPr>
          <w:t>Narmf_MRM_Update</w:t>
        </w:r>
        <w:proofErr w:type="spellEnd"/>
        <w:r>
          <w:rPr>
            <w:rFonts w:eastAsia="微软雅黑"/>
            <w:lang w:eastAsia="zh-CN"/>
          </w:rPr>
          <w:t xml:space="preserve"> to the ARMF, to connect </w:t>
        </w:r>
        <w:r>
          <w:rPr>
            <w:rFonts w:eastAsia="微软雅黑"/>
          </w:rPr>
          <w:t xml:space="preserve">the </w:t>
        </w:r>
        <w:r>
          <w:rPr>
            <w:rFonts w:eastAsia="微软雅黑"/>
            <w:lang w:eastAsia="zh-CN"/>
          </w:rPr>
          <w:t xml:space="preserve">ARMF and </w:t>
        </w:r>
        <w:r>
          <w:rPr>
            <w:rFonts w:eastAsia="微软雅黑"/>
          </w:rPr>
          <w:t xml:space="preserve">the </w:t>
        </w:r>
        <w:r>
          <w:rPr>
            <w:rFonts w:eastAsia="微软雅黑"/>
            <w:lang w:eastAsia="zh-CN"/>
          </w:rPr>
          <w:t>UE-B for UE-B’s audio/video media stream transmission.</w:t>
        </w:r>
      </w:ins>
    </w:p>
    <w:p w14:paraId="5BCB49D5" w14:textId="77777777" w:rsidR="00CA2D6C" w:rsidRDefault="00CA2D6C" w:rsidP="00CA2D6C">
      <w:pPr>
        <w:pStyle w:val="B1"/>
        <w:rPr>
          <w:ins w:id="376" w:author="HW" w:date="2023-02-10T13:25:00Z"/>
          <w:lang w:eastAsia="zh-CN"/>
        </w:rPr>
      </w:pPr>
      <w:ins w:id="377" w:author="HW" w:date="2023-02-10T13:25:00Z">
        <w:r>
          <w:rPr>
            <w:rFonts w:hint="eastAsia"/>
            <w:lang w:eastAsia="zh-CN"/>
          </w:rPr>
          <w:t>1</w:t>
        </w:r>
        <w:r>
          <w:rPr>
            <w:lang w:eastAsia="zh-CN"/>
          </w:rPr>
          <w:t>7.The UE-A sends a REINVITE message to add application data channel(s) for AR metadata transmission.</w:t>
        </w:r>
      </w:ins>
    </w:p>
    <w:p w14:paraId="20DC53D0" w14:textId="77777777" w:rsidR="00CA2D6C" w:rsidRDefault="00CA2D6C" w:rsidP="00CA2D6C">
      <w:pPr>
        <w:pStyle w:val="B1"/>
        <w:rPr>
          <w:ins w:id="378" w:author="HW" w:date="2023-02-10T13:25:00Z"/>
          <w:lang w:eastAsia="zh-CN"/>
        </w:rPr>
      </w:pPr>
      <w:ins w:id="379" w:author="HW" w:date="2023-02-10T13:25:00Z">
        <w:r>
          <w:rPr>
            <w:rFonts w:hint="eastAsia"/>
            <w:lang w:eastAsia="zh-CN"/>
          </w:rPr>
          <w:t>1</w:t>
        </w:r>
        <w:r>
          <w:rPr>
            <w:lang w:eastAsia="zh-CN"/>
          </w:rPr>
          <w:t>8.The IMS AS reports a session event to the AR AS through the DCSF.</w:t>
        </w:r>
      </w:ins>
    </w:p>
    <w:p w14:paraId="3F880776" w14:textId="77777777" w:rsidR="00CA2D6C" w:rsidRDefault="00CA2D6C" w:rsidP="00CA2D6C">
      <w:pPr>
        <w:pStyle w:val="B1"/>
        <w:rPr>
          <w:ins w:id="380" w:author="HW" w:date="2023-02-10T13:25:00Z"/>
          <w:lang w:eastAsia="zh-CN"/>
        </w:rPr>
      </w:pPr>
      <w:ins w:id="381" w:author="HW" w:date="2023-02-10T13:25:00Z">
        <w:r>
          <w:rPr>
            <w:rFonts w:hint="eastAsia"/>
            <w:lang w:eastAsia="zh-CN"/>
          </w:rPr>
          <w:t>1</w:t>
        </w:r>
        <w:r>
          <w:rPr>
            <w:lang w:eastAsia="zh-CN"/>
          </w:rPr>
          <w:t>9. The AR AS identifies the application data channel and sends a request to the DCSF to terminate ADC connection and transfer the data stream to the ARMF.</w:t>
        </w:r>
      </w:ins>
    </w:p>
    <w:p w14:paraId="60931CD9" w14:textId="77777777" w:rsidR="00CA2D6C" w:rsidRDefault="00CA2D6C" w:rsidP="00CA2D6C">
      <w:pPr>
        <w:pStyle w:val="B1"/>
        <w:rPr>
          <w:ins w:id="382" w:author="HW" w:date="2023-02-10T13:25:00Z"/>
          <w:rFonts w:eastAsia="宋体"/>
        </w:rPr>
      </w:pPr>
      <w:ins w:id="383" w:author="HW" w:date="2023-02-10T13:25:00Z">
        <w:r>
          <w:rPr>
            <w:rFonts w:hint="eastAsia"/>
            <w:lang w:eastAsia="zh-CN"/>
          </w:rPr>
          <w:t>2</w:t>
        </w:r>
        <w:r>
          <w:rPr>
            <w:lang w:eastAsia="zh-CN"/>
          </w:rPr>
          <w:t xml:space="preserve">0. The DCSF sends a DC transfer request to the IMS AS, using </w:t>
        </w:r>
        <w:proofErr w:type="spellStart"/>
        <w:r w:rsidRPr="002A3593">
          <w:rPr>
            <w:rFonts w:eastAsia="宋体"/>
          </w:rPr>
          <w:t>Nimsas_MediaControl_MediaInstructi</w:t>
        </w:r>
        <w:r>
          <w:rPr>
            <w:rFonts w:eastAsia="宋体"/>
          </w:rPr>
          <w:t>on</w:t>
        </w:r>
        <w:proofErr w:type="spellEnd"/>
        <w:r>
          <w:rPr>
            <w:rFonts w:eastAsia="宋体"/>
          </w:rPr>
          <w:t>.</w:t>
        </w:r>
      </w:ins>
    </w:p>
    <w:p w14:paraId="06C688A7" w14:textId="77777777" w:rsidR="00CA2D6C" w:rsidRDefault="00CA2D6C" w:rsidP="00CA2D6C">
      <w:pPr>
        <w:pStyle w:val="B1"/>
        <w:rPr>
          <w:ins w:id="384" w:author="HW" w:date="2023-02-10T13:25:00Z"/>
          <w:lang w:eastAsia="zh-CN"/>
        </w:rPr>
      </w:pPr>
      <w:ins w:id="385" w:author="HW" w:date="2023-02-10T13:25:00Z">
        <w:r>
          <w:rPr>
            <w:rFonts w:hint="eastAsia"/>
            <w:lang w:eastAsia="zh-CN"/>
          </w:rPr>
          <w:t>2</w:t>
        </w:r>
        <w:r>
          <w:rPr>
            <w:lang w:eastAsia="zh-CN"/>
          </w:rPr>
          <w:t xml:space="preserve">1. The IMS AS sends a </w:t>
        </w:r>
        <w:proofErr w:type="spellStart"/>
        <w:r w:rsidRPr="00095589">
          <w:rPr>
            <w:lang w:eastAsia="zh-CN"/>
          </w:rPr>
          <w:t>Ndcmf_MRM_Create</w:t>
        </w:r>
        <w:proofErr w:type="spellEnd"/>
        <w:r>
          <w:rPr>
            <w:lang w:eastAsia="zh-CN"/>
          </w:rPr>
          <w:t xml:space="preserve"> request to DCMF, to allocate the terminations on the DCMF for ADC connecting to the ARMF.</w:t>
        </w:r>
      </w:ins>
    </w:p>
    <w:p w14:paraId="09751DA7" w14:textId="77777777" w:rsidR="00CA2D6C" w:rsidRDefault="00CA2D6C" w:rsidP="00CA2D6C">
      <w:pPr>
        <w:pStyle w:val="B1"/>
        <w:rPr>
          <w:ins w:id="386" w:author="HW" w:date="2023-02-10T13:25:00Z"/>
          <w:rFonts w:eastAsia="微软雅黑"/>
          <w:lang w:eastAsia="zh-CN"/>
        </w:rPr>
      </w:pPr>
      <w:ins w:id="387" w:author="HW" w:date="2023-02-10T13:25:00Z">
        <w:r>
          <w:rPr>
            <w:rFonts w:hint="eastAsia"/>
            <w:lang w:val="en-US" w:eastAsia="zh-CN"/>
          </w:rPr>
          <w:t>2</w:t>
        </w:r>
        <w:r>
          <w:rPr>
            <w:lang w:val="en-US" w:eastAsia="zh-CN"/>
          </w:rPr>
          <w:t xml:space="preserve">2. The IMS AS then sends a </w:t>
        </w:r>
        <w:proofErr w:type="spellStart"/>
        <w:r>
          <w:rPr>
            <w:rFonts w:eastAsia="微软雅黑"/>
            <w:lang w:eastAsia="zh-CN"/>
          </w:rPr>
          <w:t>Narmf_MRM_Update</w:t>
        </w:r>
        <w:proofErr w:type="spellEnd"/>
        <w:r>
          <w:rPr>
            <w:rFonts w:eastAsia="微软雅黑"/>
            <w:lang w:eastAsia="zh-CN"/>
          </w:rPr>
          <w:t xml:space="preserve"> request to the ARMF, carrying the DCMF address information, to connect the DCMF and the ARMF.</w:t>
        </w:r>
      </w:ins>
    </w:p>
    <w:p w14:paraId="6CFF3EDF" w14:textId="77777777" w:rsidR="00CA2D6C" w:rsidRDefault="00CA2D6C" w:rsidP="00CA2D6C">
      <w:pPr>
        <w:pStyle w:val="B1"/>
        <w:rPr>
          <w:ins w:id="388" w:author="HW" w:date="2023-02-10T13:25:00Z"/>
          <w:rFonts w:eastAsia="微软雅黑"/>
          <w:lang w:eastAsia="zh-CN"/>
        </w:rPr>
      </w:pPr>
      <w:ins w:id="389" w:author="HW" w:date="2023-02-10T13:25:00Z">
        <w:r>
          <w:rPr>
            <w:rFonts w:eastAsia="微软雅黑" w:hint="eastAsia"/>
            <w:lang w:eastAsia="zh-CN"/>
          </w:rPr>
          <w:t>2</w:t>
        </w:r>
        <w:r>
          <w:rPr>
            <w:rFonts w:eastAsia="微软雅黑"/>
            <w:lang w:eastAsia="zh-CN"/>
          </w:rPr>
          <w:t>3. The AR AS stores the media point information for the ARMF get from step22.</w:t>
        </w:r>
      </w:ins>
    </w:p>
    <w:p w14:paraId="171BDB7D" w14:textId="77777777" w:rsidR="00CA2D6C" w:rsidRPr="00CA2D6C" w:rsidRDefault="00CA2D6C" w:rsidP="00CA2D6C">
      <w:pPr>
        <w:pStyle w:val="B1"/>
        <w:rPr>
          <w:ins w:id="390" w:author="HW" w:date="2023-02-10T13:25:00Z"/>
          <w:lang w:val="en-US" w:eastAsia="zh-CN"/>
        </w:rPr>
      </w:pPr>
      <w:ins w:id="391" w:author="HW" w:date="2023-02-10T13:25:00Z">
        <w:r>
          <w:rPr>
            <w:rFonts w:hint="eastAsia"/>
            <w:lang w:val="en-US" w:eastAsia="zh-CN"/>
          </w:rPr>
          <w:t>2</w:t>
        </w:r>
        <w:r>
          <w:rPr>
            <w:lang w:val="en-US" w:eastAsia="zh-CN"/>
          </w:rPr>
          <w:t xml:space="preserve">4. The IMS AS sends a </w:t>
        </w:r>
        <w:proofErr w:type="spellStart"/>
        <w:r w:rsidRPr="00095589">
          <w:rPr>
            <w:lang w:eastAsia="zh-CN"/>
          </w:rPr>
          <w:t>Ndcmf_MRM_</w:t>
        </w:r>
        <w:r>
          <w:rPr>
            <w:lang w:eastAsia="zh-CN"/>
          </w:rPr>
          <w:t>Update</w:t>
        </w:r>
        <w:proofErr w:type="spellEnd"/>
        <w:r>
          <w:rPr>
            <w:lang w:eastAsia="zh-CN"/>
          </w:rPr>
          <w:t xml:space="preserve"> to update the ADC connection with the ARMF, carrying the ARMF address information.</w:t>
        </w:r>
      </w:ins>
    </w:p>
    <w:p w14:paraId="22C0023C" w14:textId="77777777" w:rsidR="00CA2D6C" w:rsidRPr="000871B3" w:rsidRDefault="00CA2D6C" w:rsidP="00CA2D6C">
      <w:pPr>
        <w:rPr>
          <w:ins w:id="392" w:author="HW" w:date="2023-02-10T13:25:00Z"/>
          <w:b/>
          <w:bCs/>
        </w:rPr>
      </w:pPr>
      <w:ins w:id="393" w:author="HW" w:date="2023-02-10T13:25:00Z">
        <w:r w:rsidRPr="000871B3">
          <w:rPr>
            <w:b/>
            <w:bCs/>
          </w:rPr>
          <w:t>Networking Rendering Procedure:</w:t>
        </w:r>
      </w:ins>
    </w:p>
    <w:p w14:paraId="3B2277A3" w14:textId="77777777" w:rsidR="00CA2D6C" w:rsidRDefault="00CA2D6C" w:rsidP="00CA2D6C">
      <w:pPr>
        <w:pStyle w:val="B1"/>
        <w:rPr>
          <w:ins w:id="394" w:author="HW" w:date="2023-02-10T13:25:00Z"/>
          <w:rFonts w:eastAsia="微软雅黑"/>
        </w:rPr>
      </w:pPr>
      <w:ins w:id="395" w:author="HW" w:date="2023-02-10T13:25:00Z">
        <w:r>
          <w:rPr>
            <w:rFonts w:eastAsia="微软雅黑"/>
          </w:rPr>
          <w:t>25.</w:t>
        </w:r>
        <w:r>
          <w:rPr>
            <w:rFonts w:eastAsia="微软雅黑"/>
          </w:rPr>
          <w:tab/>
          <w:t>The UE-A starts AR media rendering.</w:t>
        </w:r>
      </w:ins>
    </w:p>
    <w:p w14:paraId="345478C4" w14:textId="77777777" w:rsidR="00CA2D6C" w:rsidRDefault="00CA2D6C" w:rsidP="00CA2D6C">
      <w:pPr>
        <w:pStyle w:val="B1"/>
        <w:rPr>
          <w:ins w:id="396" w:author="HW" w:date="2023-02-10T13:25:00Z"/>
          <w:rFonts w:eastAsia="微软雅黑"/>
        </w:rPr>
      </w:pPr>
      <w:ins w:id="397" w:author="HW" w:date="2023-02-10T13:25:00Z">
        <w:r>
          <w:rPr>
            <w:rFonts w:eastAsia="微软雅黑"/>
          </w:rPr>
          <w:t>26-27.</w:t>
        </w:r>
        <w:r>
          <w:rPr>
            <w:rFonts w:eastAsia="微软雅黑"/>
          </w:rPr>
          <w:tab/>
          <w:t>The UE-A sends AR metadata through application data channel to the DCMF and the DCMF transfers the AR metadata to the ARMF for AR media rendering.</w:t>
        </w:r>
      </w:ins>
    </w:p>
    <w:p w14:paraId="27A9B4CC" w14:textId="77777777" w:rsidR="00CA2D6C" w:rsidRDefault="00CA2D6C" w:rsidP="00CA2D6C">
      <w:pPr>
        <w:pStyle w:val="B1"/>
        <w:rPr>
          <w:ins w:id="398" w:author="HW" w:date="2023-02-10T13:25:00Z"/>
          <w:rFonts w:eastAsia="微软雅黑"/>
        </w:rPr>
      </w:pPr>
      <w:ins w:id="399" w:author="HW" w:date="2023-02-10T13:25:00Z">
        <w:r>
          <w:rPr>
            <w:rFonts w:eastAsia="微软雅黑"/>
          </w:rPr>
          <w:t>28.</w:t>
        </w:r>
        <w:r>
          <w:rPr>
            <w:rFonts w:eastAsia="微软雅黑"/>
          </w:rPr>
          <w:tab/>
          <w:t>The ARMF performs AR media rendering.</w:t>
        </w:r>
      </w:ins>
    </w:p>
    <w:p w14:paraId="3489B56D" w14:textId="77777777" w:rsidR="00CA2D6C" w:rsidRDefault="00CA2D6C" w:rsidP="00CA2D6C">
      <w:pPr>
        <w:pStyle w:val="B1"/>
        <w:rPr>
          <w:ins w:id="400" w:author="HW" w:date="2023-02-10T13:25:00Z"/>
          <w:rFonts w:eastAsia="微软雅黑"/>
        </w:rPr>
      </w:pPr>
      <w:ins w:id="401" w:author="HW" w:date="2023-02-10T13:25:00Z">
        <w:r>
          <w:rPr>
            <w:rFonts w:eastAsia="微软雅黑"/>
          </w:rPr>
          <w:lastRenderedPageBreak/>
          <w:t>29.</w:t>
        </w:r>
        <w:r>
          <w:rPr>
            <w:rFonts w:eastAsia="微软雅黑"/>
          </w:rPr>
          <w:tab/>
          <w:t>The UE-A performs part of the AR media rendering itself.</w:t>
        </w:r>
      </w:ins>
    </w:p>
    <w:p w14:paraId="2201DCBC" w14:textId="77777777" w:rsidR="00CA2D6C" w:rsidRDefault="00CA2D6C" w:rsidP="00CA2D6C">
      <w:pPr>
        <w:pStyle w:val="B1"/>
        <w:rPr>
          <w:ins w:id="402" w:author="HW" w:date="2023-02-10T13:25:00Z"/>
          <w:rFonts w:eastAsia="微软雅黑"/>
        </w:rPr>
      </w:pPr>
      <w:ins w:id="403" w:author="HW" w:date="2023-02-10T13:25:00Z">
        <w:r>
          <w:rPr>
            <w:rFonts w:eastAsia="微软雅黑"/>
          </w:rPr>
          <w:t>30.</w:t>
        </w:r>
        <w:r>
          <w:rPr>
            <w:rFonts w:eastAsia="微软雅黑"/>
          </w:rPr>
          <w:tab/>
          <w:t>The UE-A sends the rendered audio/video media over RTP to ARMF through the IMS-AGW. If the UE-A does not perform the rendering, the UE-A sends the original audio/video media over RTP to the ARMF.</w:t>
        </w:r>
      </w:ins>
    </w:p>
    <w:p w14:paraId="3C7DCC5F" w14:textId="77777777" w:rsidR="00CA2D6C" w:rsidRDefault="00CA2D6C" w:rsidP="00CA2D6C">
      <w:pPr>
        <w:pStyle w:val="B1"/>
        <w:rPr>
          <w:ins w:id="404" w:author="HW" w:date="2023-02-10T13:25:00Z"/>
          <w:rFonts w:eastAsia="微软雅黑"/>
        </w:rPr>
      </w:pPr>
      <w:ins w:id="405" w:author="HW" w:date="2023-02-10T13:25:00Z">
        <w:r>
          <w:rPr>
            <w:rFonts w:eastAsia="微软雅黑"/>
          </w:rPr>
          <w:t>31-32.</w:t>
        </w:r>
        <w:r>
          <w:rPr>
            <w:rFonts w:eastAsia="微软雅黑"/>
          </w:rPr>
          <w:tab/>
          <w:t>The ARMF combines the AR media rendered by the ARMF and the rendered AR media received from the UE-A, and sends the complete audio/video media to the UE-B. If the UE-A does not perform the rendering itself, step 25 can be omitted, and the ARMF directly sends the rendered media to the UE-B.</w:t>
        </w:r>
      </w:ins>
    </w:p>
    <w:p w14:paraId="41163B91" w14:textId="77777777" w:rsidR="00CA2D6C" w:rsidRDefault="00CA2D6C" w:rsidP="00CA2D6C">
      <w:pPr>
        <w:pStyle w:val="B1"/>
        <w:rPr>
          <w:ins w:id="406" w:author="HW" w:date="2023-02-10T13:25:00Z"/>
          <w:rFonts w:eastAsia="微软雅黑"/>
        </w:rPr>
      </w:pPr>
      <w:ins w:id="407" w:author="HW" w:date="2023-02-10T13:25:00Z">
        <w:r>
          <w:rPr>
            <w:rFonts w:eastAsia="微软雅黑"/>
          </w:rPr>
          <w:t>33.</w:t>
        </w:r>
        <w:r>
          <w:rPr>
            <w:rFonts w:eastAsia="微软雅黑"/>
          </w:rPr>
          <w:tab/>
          <w:t>The ARMF sends the rendered audio/video RTP media stream to the UE-A when it needs to send video back to the UE-A through the video back channel.</w:t>
        </w:r>
      </w:ins>
    </w:p>
    <w:p w14:paraId="0CF80877" w14:textId="77777777" w:rsidR="00CA2D6C" w:rsidRDefault="00CA2D6C" w:rsidP="00CA2D6C">
      <w:pPr>
        <w:pStyle w:val="B1"/>
        <w:rPr>
          <w:ins w:id="408" w:author="HW" w:date="2023-02-10T13:25:00Z"/>
          <w:rFonts w:eastAsia="微软雅黑"/>
        </w:rPr>
      </w:pPr>
      <w:ins w:id="409" w:author="HW" w:date="2023-02-10T13:25:00Z">
        <w:r>
          <w:rPr>
            <w:rFonts w:eastAsia="微软雅黑"/>
          </w:rPr>
          <w:t>34.</w:t>
        </w:r>
        <w:r>
          <w:rPr>
            <w:rFonts w:eastAsia="微软雅黑"/>
          </w:rPr>
          <w:tab/>
          <w:t>The UE-A hangs up, the UE-A sends a BYE message to P-CSCF.</w:t>
        </w:r>
      </w:ins>
    </w:p>
    <w:p w14:paraId="22696817" w14:textId="77777777" w:rsidR="00CA2D6C" w:rsidRDefault="00CA2D6C" w:rsidP="00CA2D6C">
      <w:pPr>
        <w:pStyle w:val="B1"/>
        <w:rPr>
          <w:ins w:id="410" w:author="HW" w:date="2023-02-10T13:25:00Z"/>
          <w:rFonts w:eastAsia="微软雅黑"/>
        </w:rPr>
      </w:pPr>
      <w:ins w:id="411" w:author="HW" w:date="2023-02-10T13:25:00Z">
        <w:r>
          <w:rPr>
            <w:rFonts w:eastAsia="微软雅黑"/>
          </w:rPr>
          <w:t>35.</w:t>
        </w:r>
        <w:r>
          <w:rPr>
            <w:rFonts w:eastAsia="微软雅黑"/>
          </w:rPr>
          <w:tab/>
          <w:t>The AR AS sends a media resource release request to DCSF to release the allocated AR media resource on the ARMF.</w:t>
        </w:r>
      </w:ins>
    </w:p>
    <w:p w14:paraId="40CB104C" w14:textId="77777777" w:rsidR="00CA2D6C" w:rsidRDefault="00CA2D6C" w:rsidP="00CA2D6C">
      <w:pPr>
        <w:pStyle w:val="B1"/>
        <w:rPr>
          <w:ins w:id="412" w:author="HW" w:date="2023-02-10T13:25:00Z"/>
          <w:rFonts w:eastAsia="微软雅黑"/>
        </w:rPr>
      </w:pPr>
      <w:ins w:id="413" w:author="HW" w:date="2023-02-10T13:25:00Z">
        <w:r>
          <w:rPr>
            <w:rFonts w:eastAsia="微软雅黑"/>
          </w:rPr>
          <w:t>36.</w:t>
        </w:r>
        <w:r>
          <w:rPr>
            <w:rFonts w:eastAsia="微软雅黑"/>
          </w:rPr>
          <w:tab/>
          <w:t xml:space="preserve">The DCSF sends a media control request to the IMS AS using </w:t>
        </w:r>
        <w:proofErr w:type="spellStart"/>
        <w:r w:rsidRPr="000963A4">
          <w:rPr>
            <w:rFonts w:eastAsia="微软雅黑"/>
          </w:rPr>
          <w:t>Nimsas_MediaControl_MediaInstruction</w:t>
        </w:r>
        <w:proofErr w:type="spellEnd"/>
        <w:r>
          <w:rPr>
            <w:rFonts w:eastAsia="微软雅黑"/>
          </w:rPr>
          <w:t xml:space="preserve"> to release the AR media resource.</w:t>
        </w:r>
      </w:ins>
    </w:p>
    <w:p w14:paraId="493D1A90" w14:textId="77777777" w:rsidR="00CA2D6C" w:rsidRDefault="00CA2D6C" w:rsidP="00CA2D6C">
      <w:pPr>
        <w:pStyle w:val="B1"/>
        <w:rPr>
          <w:ins w:id="414" w:author="HW" w:date="2023-02-10T13:25:00Z"/>
          <w:rFonts w:eastAsia="微软雅黑"/>
        </w:rPr>
      </w:pPr>
      <w:ins w:id="415" w:author="HW" w:date="2023-02-10T13:25:00Z">
        <w:r>
          <w:rPr>
            <w:rFonts w:eastAsia="微软雅黑"/>
          </w:rPr>
          <w:t>37.</w:t>
        </w:r>
        <w:r>
          <w:rPr>
            <w:rFonts w:eastAsia="微软雅黑"/>
          </w:rPr>
          <w:tab/>
          <w:t>S</w:t>
        </w:r>
        <w:r w:rsidRPr="005D5AC3">
          <w:rPr>
            <w:rFonts w:eastAsia="微软雅黑"/>
          </w:rPr>
          <w:t>ynchronously</w:t>
        </w:r>
        <w:r>
          <w:rPr>
            <w:rFonts w:eastAsia="微软雅黑"/>
          </w:rPr>
          <w:t>, the AR AS sends a media resource release request to the DCSF to release the allocated DC resource on the DCMF.</w:t>
        </w:r>
      </w:ins>
    </w:p>
    <w:p w14:paraId="4830CFD1" w14:textId="77777777" w:rsidR="00CA2D6C" w:rsidRPr="00030514" w:rsidRDefault="00CA2D6C" w:rsidP="00CA2D6C">
      <w:pPr>
        <w:pStyle w:val="B1"/>
        <w:rPr>
          <w:ins w:id="416" w:author="HW" w:date="2023-02-10T13:25:00Z"/>
          <w:rFonts w:eastAsia="微软雅黑"/>
        </w:rPr>
      </w:pPr>
      <w:ins w:id="417" w:author="HW" w:date="2023-02-10T13:25:00Z">
        <w:r>
          <w:rPr>
            <w:rFonts w:eastAsia="微软雅黑"/>
          </w:rPr>
          <w:t>38.</w:t>
        </w:r>
        <w:r>
          <w:rPr>
            <w:rFonts w:eastAsia="微软雅黑"/>
          </w:rPr>
          <w:tab/>
          <w:t xml:space="preserve">The DCSF sends a DC control request to the IMS AS using </w:t>
        </w:r>
        <w:proofErr w:type="spellStart"/>
        <w:r w:rsidRPr="000963A4">
          <w:rPr>
            <w:rFonts w:eastAsia="微软雅黑"/>
          </w:rPr>
          <w:t>Nimsas_MediaControl_MediaInstruction</w:t>
        </w:r>
        <w:proofErr w:type="spellEnd"/>
        <w:r>
          <w:rPr>
            <w:rFonts w:eastAsia="微软雅黑"/>
          </w:rPr>
          <w:t xml:space="preserve"> to release the DC resource.</w:t>
        </w:r>
      </w:ins>
    </w:p>
    <w:p w14:paraId="13A16609" w14:textId="77777777" w:rsidR="00CA2D6C" w:rsidRDefault="00CA2D6C" w:rsidP="00CA2D6C">
      <w:pPr>
        <w:pStyle w:val="B1"/>
        <w:rPr>
          <w:ins w:id="418" w:author="HW" w:date="2023-02-10T13:25:00Z"/>
          <w:rFonts w:eastAsia="微软雅黑"/>
        </w:rPr>
      </w:pPr>
      <w:ins w:id="419" w:author="HW" w:date="2023-02-10T13:25:00Z">
        <w:r>
          <w:rPr>
            <w:rFonts w:eastAsia="微软雅黑"/>
          </w:rPr>
          <w:t>39.</w:t>
        </w:r>
        <w:r>
          <w:rPr>
            <w:rFonts w:eastAsia="微软雅黑"/>
          </w:rPr>
          <w:tab/>
          <w:t xml:space="preserve">The IMS AS sends </w:t>
        </w:r>
        <w:proofErr w:type="gramStart"/>
        <w:r>
          <w:rPr>
            <w:rFonts w:eastAsia="微软雅黑"/>
          </w:rPr>
          <w:t>a</w:t>
        </w:r>
        <w:proofErr w:type="gramEnd"/>
        <w:r>
          <w:rPr>
            <w:rFonts w:eastAsia="微软雅黑"/>
          </w:rPr>
          <w:t xml:space="preserve"> AR media resource release request using </w:t>
        </w:r>
        <w:proofErr w:type="spellStart"/>
        <w:r>
          <w:rPr>
            <w:rFonts w:eastAsia="微软雅黑"/>
          </w:rPr>
          <w:t>Narmf_MRM_Delete</w:t>
        </w:r>
        <w:proofErr w:type="spellEnd"/>
        <w:r>
          <w:rPr>
            <w:rFonts w:eastAsia="微软雅黑"/>
          </w:rPr>
          <w:t xml:space="preserve"> to the ARMF.</w:t>
        </w:r>
      </w:ins>
    </w:p>
    <w:p w14:paraId="31D42A55" w14:textId="77777777" w:rsidR="00CA2D6C" w:rsidRDefault="00CA2D6C" w:rsidP="00CA2D6C">
      <w:pPr>
        <w:pStyle w:val="B1"/>
        <w:rPr>
          <w:ins w:id="420" w:author="HW" w:date="2023-02-10T13:25:00Z"/>
          <w:rFonts w:eastAsia="微软雅黑"/>
        </w:rPr>
      </w:pPr>
      <w:ins w:id="421" w:author="HW" w:date="2023-02-10T13:25:00Z">
        <w:r>
          <w:rPr>
            <w:rFonts w:eastAsia="微软雅黑"/>
          </w:rPr>
          <w:t xml:space="preserve">40. </w:t>
        </w:r>
        <w:r>
          <w:rPr>
            <w:rFonts w:eastAsia="微软雅黑"/>
            <w:lang w:eastAsia="zh-CN"/>
          </w:rPr>
          <w:t xml:space="preserve">The IMS AS sends a DC media resource release request to </w:t>
        </w:r>
        <w:r>
          <w:rPr>
            <w:rFonts w:eastAsia="微软雅黑"/>
          </w:rPr>
          <w:t xml:space="preserve">the </w:t>
        </w:r>
        <w:r>
          <w:rPr>
            <w:rFonts w:eastAsia="微软雅黑"/>
            <w:lang w:eastAsia="zh-CN"/>
          </w:rPr>
          <w:t xml:space="preserve">DCMF using </w:t>
        </w:r>
        <w:proofErr w:type="spellStart"/>
        <w:r>
          <w:rPr>
            <w:rFonts w:eastAsia="微软雅黑"/>
            <w:lang w:eastAsia="zh-CN"/>
          </w:rPr>
          <w:t>Ndcmf_MRM_Delete</w:t>
        </w:r>
        <w:proofErr w:type="spellEnd"/>
        <w:r>
          <w:rPr>
            <w:rFonts w:eastAsia="微软雅黑"/>
            <w:lang w:eastAsia="zh-CN"/>
          </w:rPr>
          <w:t xml:space="preserve">, to release the DC resource on </w:t>
        </w:r>
        <w:r>
          <w:rPr>
            <w:rFonts w:eastAsia="微软雅黑"/>
          </w:rPr>
          <w:t xml:space="preserve">the </w:t>
        </w:r>
        <w:r>
          <w:rPr>
            <w:rFonts w:eastAsia="微软雅黑"/>
            <w:lang w:eastAsia="zh-CN"/>
          </w:rPr>
          <w:t>DCMF</w:t>
        </w:r>
        <w:r>
          <w:rPr>
            <w:rFonts w:eastAsia="微软雅黑"/>
          </w:rPr>
          <w:t>.</w:t>
        </w:r>
      </w:ins>
    </w:p>
    <w:p w14:paraId="529A88C0" w14:textId="77777777" w:rsidR="00030514" w:rsidRPr="00CA2D6C" w:rsidRDefault="00030514" w:rsidP="00B22CFE"/>
    <w:p w14:paraId="1725F76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6920D6E" w14:textId="77777777" w:rsidR="00E32339" w:rsidRPr="00EA4B9E" w:rsidRDefault="00E32339" w:rsidP="00E32339"/>
    <w:p w14:paraId="4C19FFF7"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927FA6" w14:textId="77777777" w:rsidR="0021240F" w:rsidRDefault="0021240F">
      <w:r>
        <w:separator/>
      </w:r>
    </w:p>
  </w:endnote>
  <w:endnote w:type="continuationSeparator" w:id="0">
    <w:p w14:paraId="1C626F2B" w14:textId="77777777" w:rsidR="0021240F" w:rsidRDefault="00212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F78040" w14:textId="77777777" w:rsidR="0021240F" w:rsidRDefault="0021240F">
      <w:r>
        <w:separator/>
      </w:r>
    </w:p>
  </w:footnote>
  <w:footnote w:type="continuationSeparator" w:id="0">
    <w:p w14:paraId="2AC03FD8" w14:textId="77777777" w:rsidR="0021240F" w:rsidRDefault="002124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5F9D" w14:textId="77777777" w:rsidR="00CA2D6C" w:rsidRDefault="00CA2D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12380" w14:textId="77777777" w:rsidR="00CA2D6C" w:rsidRDefault="00CA2D6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E37B9F" w14:textId="77777777" w:rsidR="00CA2D6C" w:rsidRDefault="00CA2D6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102D2" w14:textId="77777777" w:rsidR="00CA2D6C" w:rsidRDefault="00CA2D6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547703"/>
    <w:multiLevelType w:val="hybridMultilevel"/>
    <w:tmpl w:val="121ABACA"/>
    <w:lvl w:ilvl="0" w:tplc="04090009">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49ED3A84"/>
    <w:multiLevelType w:val="hybridMultilevel"/>
    <w:tmpl w:val="9FBA2140"/>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6CA958B1"/>
    <w:multiLevelType w:val="hybridMultilevel"/>
    <w:tmpl w:val="9856BC3E"/>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514"/>
    <w:rsid w:val="00033370"/>
    <w:rsid w:val="00034047"/>
    <w:rsid w:val="0005071C"/>
    <w:rsid w:val="000559B1"/>
    <w:rsid w:val="000573A1"/>
    <w:rsid w:val="00061BC7"/>
    <w:rsid w:val="00061D35"/>
    <w:rsid w:val="00062070"/>
    <w:rsid w:val="00076524"/>
    <w:rsid w:val="00085A96"/>
    <w:rsid w:val="00086F9A"/>
    <w:rsid w:val="00095589"/>
    <w:rsid w:val="000963A4"/>
    <w:rsid w:val="000A3807"/>
    <w:rsid w:val="000A6394"/>
    <w:rsid w:val="000B4ECD"/>
    <w:rsid w:val="000B7FED"/>
    <w:rsid w:val="000C038A"/>
    <w:rsid w:val="000C0D0D"/>
    <w:rsid w:val="000C6598"/>
    <w:rsid w:val="000C6970"/>
    <w:rsid w:val="000D3289"/>
    <w:rsid w:val="000E268E"/>
    <w:rsid w:val="000E2AF1"/>
    <w:rsid w:val="000E31D5"/>
    <w:rsid w:val="000E7FBC"/>
    <w:rsid w:val="000F13AA"/>
    <w:rsid w:val="000F760C"/>
    <w:rsid w:val="00110409"/>
    <w:rsid w:val="00132AC8"/>
    <w:rsid w:val="00136A90"/>
    <w:rsid w:val="001431FF"/>
    <w:rsid w:val="00145D43"/>
    <w:rsid w:val="001546BB"/>
    <w:rsid w:val="00156C92"/>
    <w:rsid w:val="0016701A"/>
    <w:rsid w:val="001748DE"/>
    <w:rsid w:val="00174E12"/>
    <w:rsid w:val="001804E7"/>
    <w:rsid w:val="00183364"/>
    <w:rsid w:val="00192C46"/>
    <w:rsid w:val="001A08B3"/>
    <w:rsid w:val="001A7B60"/>
    <w:rsid w:val="001B52F0"/>
    <w:rsid w:val="001B6455"/>
    <w:rsid w:val="001B7A65"/>
    <w:rsid w:val="001E005B"/>
    <w:rsid w:val="001E41F3"/>
    <w:rsid w:val="001F3065"/>
    <w:rsid w:val="001F6684"/>
    <w:rsid w:val="0020030A"/>
    <w:rsid w:val="0021240F"/>
    <w:rsid w:val="0026004D"/>
    <w:rsid w:val="00263A5D"/>
    <w:rsid w:val="00263F28"/>
    <w:rsid w:val="002640DD"/>
    <w:rsid w:val="002643F4"/>
    <w:rsid w:val="00265753"/>
    <w:rsid w:val="0027198F"/>
    <w:rsid w:val="00271A4B"/>
    <w:rsid w:val="00275D12"/>
    <w:rsid w:val="002831F6"/>
    <w:rsid w:val="0028347C"/>
    <w:rsid w:val="00284FEB"/>
    <w:rsid w:val="002860C4"/>
    <w:rsid w:val="00294107"/>
    <w:rsid w:val="002A3593"/>
    <w:rsid w:val="002A3B25"/>
    <w:rsid w:val="002B081E"/>
    <w:rsid w:val="002B1666"/>
    <w:rsid w:val="002B5741"/>
    <w:rsid w:val="002B726B"/>
    <w:rsid w:val="002E7741"/>
    <w:rsid w:val="0030271E"/>
    <w:rsid w:val="00305409"/>
    <w:rsid w:val="003133FD"/>
    <w:rsid w:val="0031535E"/>
    <w:rsid w:val="00317691"/>
    <w:rsid w:val="00337E62"/>
    <w:rsid w:val="00341B68"/>
    <w:rsid w:val="00346637"/>
    <w:rsid w:val="003533A6"/>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277B0"/>
    <w:rsid w:val="004401BC"/>
    <w:rsid w:val="004462E0"/>
    <w:rsid w:val="00451137"/>
    <w:rsid w:val="00452FDC"/>
    <w:rsid w:val="00472B60"/>
    <w:rsid w:val="0047578B"/>
    <w:rsid w:val="004758BB"/>
    <w:rsid w:val="00484402"/>
    <w:rsid w:val="004A0D9D"/>
    <w:rsid w:val="004A1F9C"/>
    <w:rsid w:val="004A37EF"/>
    <w:rsid w:val="004A6302"/>
    <w:rsid w:val="004B0B23"/>
    <w:rsid w:val="004B641B"/>
    <w:rsid w:val="004B75B7"/>
    <w:rsid w:val="004C0351"/>
    <w:rsid w:val="004C3B80"/>
    <w:rsid w:val="004D29A4"/>
    <w:rsid w:val="004D5A0E"/>
    <w:rsid w:val="004E3AC6"/>
    <w:rsid w:val="004F2662"/>
    <w:rsid w:val="004F63C4"/>
    <w:rsid w:val="0050109D"/>
    <w:rsid w:val="00504314"/>
    <w:rsid w:val="00514818"/>
    <w:rsid w:val="0051580D"/>
    <w:rsid w:val="00524056"/>
    <w:rsid w:val="00531E9F"/>
    <w:rsid w:val="00537FB7"/>
    <w:rsid w:val="00540611"/>
    <w:rsid w:val="005418BB"/>
    <w:rsid w:val="00547111"/>
    <w:rsid w:val="00547C48"/>
    <w:rsid w:val="00550C44"/>
    <w:rsid w:val="00552643"/>
    <w:rsid w:val="00553D5E"/>
    <w:rsid w:val="005631C8"/>
    <w:rsid w:val="0057602F"/>
    <w:rsid w:val="00592D74"/>
    <w:rsid w:val="005947CF"/>
    <w:rsid w:val="005A78B5"/>
    <w:rsid w:val="005D5AC3"/>
    <w:rsid w:val="005E2C44"/>
    <w:rsid w:val="005E65C0"/>
    <w:rsid w:val="005F4A6C"/>
    <w:rsid w:val="00621188"/>
    <w:rsid w:val="00624E58"/>
    <w:rsid w:val="006252FE"/>
    <w:rsid w:val="006257ED"/>
    <w:rsid w:val="00625CC6"/>
    <w:rsid w:val="00633144"/>
    <w:rsid w:val="00641BA0"/>
    <w:rsid w:val="006635A2"/>
    <w:rsid w:val="00677A1C"/>
    <w:rsid w:val="00677EFF"/>
    <w:rsid w:val="00686EF0"/>
    <w:rsid w:val="006922B8"/>
    <w:rsid w:val="00695808"/>
    <w:rsid w:val="006A181C"/>
    <w:rsid w:val="006A2671"/>
    <w:rsid w:val="006A34BD"/>
    <w:rsid w:val="006A38A2"/>
    <w:rsid w:val="006A67B8"/>
    <w:rsid w:val="006B442A"/>
    <w:rsid w:val="006B46FB"/>
    <w:rsid w:val="006C3B67"/>
    <w:rsid w:val="006C7ED0"/>
    <w:rsid w:val="006D18D3"/>
    <w:rsid w:val="006D2C38"/>
    <w:rsid w:val="006D5129"/>
    <w:rsid w:val="006E21FB"/>
    <w:rsid w:val="006E44C3"/>
    <w:rsid w:val="006E4910"/>
    <w:rsid w:val="0070388D"/>
    <w:rsid w:val="00706BCA"/>
    <w:rsid w:val="00724404"/>
    <w:rsid w:val="00730F48"/>
    <w:rsid w:val="00733260"/>
    <w:rsid w:val="00735297"/>
    <w:rsid w:val="00742403"/>
    <w:rsid w:val="00745433"/>
    <w:rsid w:val="00760A6D"/>
    <w:rsid w:val="007636F4"/>
    <w:rsid w:val="00763D60"/>
    <w:rsid w:val="0077446C"/>
    <w:rsid w:val="00775ACB"/>
    <w:rsid w:val="0078069A"/>
    <w:rsid w:val="007811AD"/>
    <w:rsid w:val="00792342"/>
    <w:rsid w:val="00793EC4"/>
    <w:rsid w:val="007977A8"/>
    <w:rsid w:val="007B512A"/>
    <w:rsid w:val="007B6C87"/>
    <w:rsid w:val="007B7034"/>
    <w:rsid w:val="007C2097"/>
    <w:rsid w:val="007C51B8"/>
    <w:rsid w:val="007D5352"/>
    <w:rsid w:val="007D6A07"/>
    <w:rsid w:val="007F2012"/>
    <w:rsid w:val="007F7259"/>
    <w:rsid w:val="008040A8"/>
    <w:rsid w:val="0080773B"/>
    <w:rsid w:val="00813D42"/>
    <w:rsid w:val="00824D9A"/>
    <w:rsid w:val="00826064"/>
    <w:rsid w:val="0082701B"/>
    <w:rsid w:val="008279FA"/>
    <w:rsid w:val="008626E7"/>
    <w:rsid w:val="00870EE7"/>
    <w:rsid w:val="0087737C"/>
    <w:rsid w:val="00881457"/>
    <w:rsid w:val="008863B9"/>
    <w:rsid w:val="008A45A6"/>
    <w:rsid w:val="008B34E2"/>
    <w:rsid w:val="008B505B"/>
    <w:rsid w:val="008B7764"/>
    <w:rsid w:val="008D0BD6"/>
    <w:rsid w:val="008F3073"/>
    <w:rsid w:val="008F686C"/>
    <w:rsid w:val="008F7B3D"/>
    <w:rsid w:val="00901CAF"/>
    <w:rsid w:val="00906141"/>
    <w:rsid w:val="009148DE"/>
    <w:rsid w:val="00922B32"/>
    <w:rsid w:val="00922BFA"/>
    <w:rsid w:val="00941E30"/>
    <w:rsid w:val="009420FC"/>
    <w:rsid w:val="009501B2"/>
    <w:rsid w:val="0095135B"/>
    <w:rsid w:val="009733BE"/>
    <w:rsid w:val="009748CA"/>
    <w:rsid w:val="009777D9"/>
    <w:rsid w:val="00982CCF"/>
    <w:rsid w:val="00991B88"/>
    <w:rsid w:val="009927B9"/>
    <w:rsid w:val="009955CB"/>
    <w:rsid w:val="009A5753"/>
    <w:rsid w:val="009A579D"/>
    <w:rsid w:val="009B0FFA"/>
    <w:rsid w:val="009B162C"/>
    <w:rsid w:val="009B5732"/>
    <w:rsid w:val="009B7E39"/>
    <w:rsid w:val="009D08EC"/>
    <w:rsid w:val="009D3222"/>
    <w:rsid w:val="009E3297"/>
    <w:rsid w:val="009F6462"/>
    <w:rsid w:val="009F734F"/>
    <w:rsid w:val="009F7516"/>
    <w:rsid w:val="00A05CEC"/>
    <w:rsid w:val="00A177D0"/>
    <w:rsid w:val="00A246B6"/>
    <w:rsid w:val="00A25CC3"/>
    <w:rsid w:val="00A263D1"/>
    <w:rsid w:val="00A40CF5"/>
    <w:rsid w:val="00A41607"/>
    <w:rsid w:val="00A4256F"/>
    <w:rsid w:val="00A43501"/>
    <w:rsid w:val="00A444A3"/>
    <w:rsid w:val="00A47E70"/>
    <w:rsid w:val="00A50CF0"/>
    <w:rsid w:val="00A542FF"/>
    <w:rsid w:val="00A6013A"/>
    <w:rsid w:val="00A60ADD"/>
    <w:rsid w:val="00A657C6"/>
    <w:rsid w:val="00A705E9"/>
    <w:rsid w:val="00A75055"/>
    <w:rsid w:val="00A7671C"/>
    <w:rsid w:val="00A87BB1"/>
    <w:rsid w:val="00A91F00"/>
    <w:rsid w:val="00AA2CBC"/>
    <w:rsid w:val="00AA5DE5"/>
    <w:rsid w:val="00AA6EFD"/>
    <w:rsid w:val="00AC5820"/>
    <w:rsid w:val="00AC7641"/>
    <w:rsid w:val="00AD0742"/>
    <w:rsid w:val="00AD1CD8"/>
    <w:rsid w:val="00AD530F"/>
    <w:rsid w:val="00AE6EBD"/>
    <w:rsid w:val="00AF1A6F"/>
    <w:rsid w:val="00B068A1"/>
    <w:rsid w:val="00B15BA9"/>
    <w:rsid w:val="00B1773A"/>
    <w:rsid w:val="00B17D58"/>
    <w:rsid w:val="00B22CFE"/>
    <w:rsid w:val="00B258BB"/>
    <w:rsid w:val="00B3068D"/>
    <w:rsid w:val="00B45FF2"/>
    <w:rsid w:val="00B51DB3"/>
    <w:rsid w:val="00B532C4"/>
    <w:rsid w:val="00B55111"/>
    <w:rsid w:val="00B64844"/>
    <w:rsid w:val="00B64930"/>
    <w:rsid w:val="00B661A1"/>
    <w:rsid w:val="00B67B97"/>
    <w:rsid w:val="00B8094F"/>
    <w:rsid w:val="00B90B35"/>
    <w:rsid w:val="00B93DC9"/>
    <w:rsid w:val="00B968C8"/>
    <w:rsid w:val="00B96D15"/>
    <w:rsid w:val="00BA3EC5"/>
    <w:rsid w:val="00BA51D9"/>
    <w:rsid w:val="00BA7390"/>
    <w:rsid w:val="00BB1A52"/>
    <w:rsid w:val="00BB5DFC"/>
    <w:rsid w:val="00BC04BD"/>
    <w:rsid w:val="00BC0E8C"/>
    <w:rsid w:val="00BD1180"/>
    <w:rsid w:val="00BD279D"/>
    <w:rsid w:val="00BD6BB8"/>
    <w:rsid w:val="00BE4CA2"/>
    <w:rsid w:val="00C04037"/>
    <w:rsid w:val="00C04C09"/>
    <w:rsid w:val="00C160A6"/>
    <w:rsid w:val="00C33231"/>
    <w:rsid w:val="00C35AA2"/>
    <w:rsid w:val="00C510FB"/>
    <w:rsid w:val="00C51ED3"/>
    <w:rsid w:val="00C605B9"/>
    <w:rsid w:val="00C60B82"/>
    <w:rsid w:val="00C61E93"/>
    <w:rsid w:val="00C64D9B"/>
    <w:rsid w:val="00C66BA2"/>
    <w:rsid w:val="00C743CA"/>
    <w:rsid w:val="00C842C0"/>
    <w:rsid w:val="00C94792"/>
    <w:rsid w:val="00C95985"/>
    <w:rsid w:val="00CA0624"/>
    <w:rsid w:val="00CA2D6C"/>
    <w:rsid w:val="00CA3A67"/>
    <w:rsid w:val="00CA4EEF"/>
    <w:rsid w:val="00CB3C37"/>
    <w:rsid w:val="00CC26A9"/>
    <w:rsid w:val="00CC5026"/>
    <w:rsid w:val="00CC68D0"/>
    <w:rsid w:val="00CC7F26"/>
    <w:rsid w:val="00CF28AD"/>
    <w:rsid w:val="00D01F77"/>
    <w:rsid w:val="00D03F9A"/>
    <w:rsid w:val="00D06D51"/>
    <w:rsid w:val="00D13895"/>
    <w:rsid w:val="00D14B77"/>
    <w:rsid w:val="00D15E43"/>
    <w:rsid w:val="00D23592"/>
    <w:rsid w:val="00D24991"/>
    <w:rsid w:val="00D26628"/>
    <w:rsid w:val="00D34530"/>
    <w:rsid w:val="00D34D8A"/>
    <w:rsid w:val="00D416C7"/>
    <w:rsid w:val="00D50255"/>
    <w:rsid w:val="00D66520"/>
    <w:rsid w:val="00D66AE8"/>
    <w:rsid w:val="00D7093A"/>
    <w:rsid w:val="00D74B19"/>
    <w:rsid w:val="00D83A06"/>
    <w:rsid w:val="00D92747"/>
    <w:rsid w:val="00DC58AF"/>
    <w:rsid w:val="00DC6555"/>
    <w:rsid w:val="00DD0313"/>
    <w:rsid w:val="00DD2199"/>
    <w:rsid w:val="00DD2CF6"/>
    <w:rsid w:val="00DD52D2"/>
    <w:rsid w:val="00DE2633"/>
    <w:rsid w:val="00DE34CF"/>
    <w:rsid w:val="00DF53A0"/>
    <w:rsid w:val="00E13F3D"/>
    <w:rsid w:val="00E21CC1"/>
    <w:rsid w:val="00E23990"/>
    <w:rsid w:val="00E25D77"/>
    <w:rsid w:val="00E32339"/>
    <w:rsid w:val="00E34898"/>
    <w:rsid w:val="00E35F7A"/>
    <w:rsid w:val="00E37EE2"/>
    <w:rsid w:val="00E43564"/>
    <w:rsid w:val="00E533D9"/>
    <w:rsid w:val="00E60719"/>
    <w:rsid w:val="00E61B6E"/>
    <w:rsid w:val="00E65A6E"/>
    <w:rsid w:val="00E71828"/>
    <w:rsid w:val="00E82D4D"/>
    <w:rsid w:val="00EA154E"/>
    <w:rsid w:val="00EA3D7A"/>
    <w:rsid w:val="00EA4570"/>
    <w:rsid w:val="00EB09B7"/>
    <w:rsid w:val="00EC2E4B"/>
    <w:rsid w:val="00EC60AF"/>
    <w:rsid w:val="00ED36AE"/>
    <w:rsid w:val="00EE1D4B"/>
    <w:rsid w:val="00EE416C"/>
    <w:rsid w:val="00EE7D7C"/>
    <w:rsid w:val="00EF6680"/>
    <w:rsid w:val="00F038A6"/>
    <w:rsid w:val="00F069EE"/>
    <w:rsid w:val="00F15CF9"/>
    <w:rsid w:val="00F2400F"/>
    <w:rsid w:val="00F25D98"/>
    <w:rsid w:val="00F300FB"/>
    <w:rsid w:val="00F375B0"/>
    <w:rsid w:val="00F41DF3"/>
    <w:rsid w:val="00F46287"/>
    <w:rsid w:val="00F51BF0"/>
    <w:rsid w:val="00F754D4"/>
    <w:rsid w:val="00F8390E"/>
    <w:rsid w:val="00F92D55"/>
    <w:rsid w:val="00F93A68"/>
    <w:rsid w:val="00FA1B05"/>
    <w:rsid w:val="00FA6F4C"/>
    <w:rsid w:val="00FB3A70"/>
    <w:rsid w:val="00FB6386"/>
    <w:rsid w:val="00FC7D5E"/>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8005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F7B3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80">
    <w:name w:val="标题 8 字符"/>
    <w:basedOn w:val="a0"/>
    <w:link w:val="8"/>
    <w:rsid w:val="00AD0742"/>
    <w:rPr>
      <w:rFonts w:ascii="Arial" w:hAnsi="Arial"/>
      <w:sz w:val="36"/>
      <w:lang w:val="en-GB" w:eastAsia="en-US"/>
    </w:rPr>
  </w:style>
  <w:style w:type="character" w:customStyle="1" w:styleId="NOZchn">
    <w:name w:val="NO Zchn"/>
    <w:link w:val="NO"/>
    <w:rsid w:val="00346637"/>
    <w:rPr>
      <w:rFonts w:ascii="Times New Roman" w:hAnsi="Times New Roman"/>
      <w:lang w:val="en-GB" w:eastAsia="en-US"/>
    </w:rPr>
  </w:style>
  <w:style w:type="character" w:customStyle="1" w:styleId="B2Char">
    <w:name w:val="B2 Char"/>
    <w:link w:val="B2"/>
    <w:qFormat/>
    <w:rsid w:val="00346637"/>
    <w:rPr>
      <w:rFonts w:ascii="Times New Roman" w:hAnsi="Times New Roman"/>
      <w:lang w:val="en-GB" w:eastAsia="en-US"/>
    </w:rPr>
  </w:style>
  <w:style w:type="character" w:customStyle="1" w:styleId="B1Char">
    <w:name w:val="B1 Char"/>
    <w:link w:val="B1"/>
    <w:qFormat/>
    <w:rsid w:val="00346637"/>
    <w:rPr>
      <w:rFonts w:ascii="Times New Roman" w:hAnsi="Times New Roman"/>
      <w:lang w:val="en-GB" w:eastAsia="en-US"/>
    </w:rPr>
  </w:style>
  <w:style w:type="character" w:customStyle="1" w:styleId="THChar">
    <w:name w:val="TH Char"/>
    <w:link w:val="TH"/>
    <w:qFormat/>
    <w:rsid w:val="00346637"/>
    <w:rPr>
      <w:rFonts w:ascii="Arial" w:hAnsi="Arial"/>
      <w:b/>
      <w:lang w:val="en-GB" w:eastAsia="en-US"/>
    </w:rPr>
  </w:style>
  <w:style w:type="character" w:customStyle="1" w:styleId="TFChar">
    <w:name w:val="TF Char"/>
    <w:link w:val="TF"/>
    <w:qFormat/>
    <w:rsid w:val="00346637"/>
    <w:rPr>
      <w:rFonts w:ascii="Arial" w:hAnsi="Arial"/>
      <w:b/>
      <w:lang w:val="en-GB" w:eastAsia="en-US"/>
    </w:rPr>
  </w:style>
  <w:style w:type="character" w:customStyle="1" w:styleId="EditorsNoteChar">
    <w:name w:val="Editor's Note Char"/>
    <w:aliases w:val="EN Char"/>
    <w:link w:val="EditorsNote"/>
    <w:rsid w:val="00346637"/>
    <w:rPr>
      <w:rFonts w:ascii="Times New Roman" w:hAnsi="Times New Roman"/>
      <w:color w:val="FF0000"/>
      <w:lang w:val="en-GB" w:eastAsia="en-US"/>
    </w:rPr>
  </w:style>
  <w:style w:type="character" w:customStyle="1" w:styleId="EditorsNoteCharChar">
    <w:name w:val="Editor's Note Char Char"/>
    <w:rsid w:val="001748DE"/>
    <w:rPr>
      <w:color w:val="FF0000"/>
      <w:lang w:val="en-GB" w:eastAsia="ja-JP"/>
    </w:rPr>
  </w:style>
  <w:style w:type="character" w:customStyle="1" w:styleId="10">
    <w:name w:val="标题 1 字符"/>
    <w:basedOn w:val="a0"/>
    <w:link w:val="1"/>
    <w:rsid w:val="00760A6D"/>
    <w:rPr>
      <w:rFonts w:ascii="Arial" w:hAnsi="Arial"/>
      <w:sz w:val="36"/>
      <w:lang w:val="en-GB" w:eastAsia="en-US"/>
    </w:rPr>
  </w:style>
  <w:style w:type="character" w:customStyle="1" w:styleId="TALChar">
    <w:name w:val="TAL Char"/>
    <w:link w:val="TAL"/>
    <w:qFormat/>
    <w:rsid w:val="00B8094F"/>
    <w:rPr>
      <w:rFonts w:ascii="Arial" w:hAnsi="Arial"/>
      <w:sz w:val="18"/>
      <w:lang w:val="en-GB" w:eastAsia="en-US"/>
    </w:rPr>
  </w:style>
  <w:style w:type="character" w:customStyle="1" w:styleId="TAHCar">
    <w:name w:val="TAH Car"/>
    <w:link w:val="TAH"/>
    <w:rsid w:val="00B8094F"/>
    <w:rPr>
      <w:rFonts w:ascii="Arial" w:hAnsi="Arial"/>
      <w:b/>
      <w:sz w:val="18"/>
      <w:lang w:val="en-GB" w:eastAsia="en-US"/>
    </w:rPr>
  </w:style>
  <w:style w:type="character" w:customStyle="1" w:styleId="TACChar">
    <w:name w:val="TAC Char"/>
    <w:link w:val="TAC"/>
    <w:locked/>
    <w:rsid w:val="00B8094F"/>
    <w:rPr>
      <w:rFonts w:ascii="Arial" w:hAnsi="Arial"/>
      <w:sz w:val="18"/>
      <w:lang w:val="en-GB" w:eastAsia="en-US"/>
    </w:rPr>
  </w:style>
  <w:style w:type="character" w:customStyle="1" w:styleId="ad">
    <w:name w:val="批注文字 字符"/>
    <w:link w:val="ac"/>
    <w:rsid w:val="004C3B80"/>
    <w:rPr>
      <w:rFonts w:ascii="Times New Roman" w:hAnsi="Times New Roman"/>
      <w:lang w:val="en-GB" w:eastAsia="en-US"/>
    </w:rPr>
  </w:style>
  <w:style w:type="character" w:customStyle="1" w:styleId="30">
    <w:name w:val="标题 3 字符"/>
    <w:basedOn w:val="a0"/>
    <w:link w:val="3"/>
    <w:rsid w:val="00034047"/>
    <w:rPr>
      <w:rFonts w:ascii="Arial" w:hAnsi="Arial"/>
      <w:sz w:val="28"/>
      <w:lang w:val="en-GB" w:eastAsia="en-US"/>
    </w:rPr>
  </w:style>
  <w:style w:type="paragraph" w:styleId="af2">
    <w:name w:val="List Paragraph"/>
    <w:basedOn w:val="a"/>
    <w:uiPriority w:val="34"/>
    <w:qFormat/>
    <w:rsid w:val="00EA3D7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5.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FBD8D-017E-4371-A6BE-6EEB694B9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1902</TotalTime>
  <Pages>13</Pages>
  <Words>3725</Words>
  <Characters>21238</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86</cp:revision>
  <cp:lastPrinted>1900-01-01T00:00:00Z</cp:lastPrinted>
  <dcterms:created xsi:type="dcterms:W3CDTF">2023-01-17T15:10:00Z</dcterms:created>
  <dcterms:modified xsi:type="dcterms:W3CDTF">2023-02-10T13:43:00Z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(3)nEyjCnKhbBE1w2D8VMmGkI0GXI6DzEyYBIMVtV0jFGF/x25Zk66/wGNFzMfblWgI/jqw5QPp
A0mvjZQtr7w2cr0Y+VrnjhirBAxUlQFPCaLyZ810G7nYKu2/1cYAnOkey0zYbXEYgqC5e+VR
bn6KUpaI8cnFWylf5nYte8njgZAe1tYZJCBTDwDz2IQiNEEuqtFrasROOiRnz947WGe7aMq9
kL/Pjdfp/2svUrKRju</vt:lpwstr>
  </property>
  <property fmtid="{D5CDD505-2E9C-101B-9397-08002B2CF9AE}" pid="22" name="_2015_ms_pID_7253431">
    <vt:lpwstr>U90jS2iiNtFuRBUOCZKTWPqDsTDT6nCpHLlMfxKvg+RIYDfDo3BUDo
wmm1DAhg6/bJh2DMdGdAPJ0S7dYAJoOBpGpYY+bbgp9b6dw4Dl4aswE3Xc5/hCP/fN9PhEbP
vFguXDfNkeNG4TzV0/H9nmgAqEoIykvMo4INbzdq78RkLibMmatW3iEB0cXsNxHneBehBuMY
RuB5IS+asXo+dFCjuObdnBqsx/19AKtvjCOh</vt:lpwstr>
  </property>
  <property fmtid="{D5CDD505-2E9C-101B-9397-08002B2CF9AE}" pid="23" name="_2015_ms_pID_7253432">
    <vt:lpwstr>n4sADRXw6d5eJvJu6155rlU=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1675341009</vt:lpwstr>
  </property>
</Properties>
</file>